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7C5EA" w14:textId="77777777" w:rsidR="00456654" w:rsidRPr="002421C1" w:rsidRDefault="00456654" w:rsidP="00456654">
      <w:pPr>
        <w:pStyle w:val="blocktext1"/>
        <w:keepLines w:val="0"/>
        <w:widowControl w:val="0"/>
        <w:suppressAutoHyphens/>
        <w:spacing w:line="240" w:lineRule="auto"/>
        <w:jc w:val="center"/>
        <w:rPr>
          <w:rFonts w:cs="Arial"/>
          <w:sz w:val="24"/>
          <w:szCs w:val="24"/>
        </w:rPr>
      </w:pPr>
      <w:r w:rsidRPr="002421C1">
        <w:rPr>
          <w:rFonts w:cs="Arial"/>
          <w:sz w:val="24"/>
          <w:szCs w:val="24"/>
        </w:rPr>
        <w:t>This endorsement changes the policy. Please read it carefully.</w:t>
      </w:r>
    </w:p>
    <w:p w14:paraId="4BBC8B0B" w14:textId="77777777" w:rsidR="00456654" w:rsidRDefault="00456654" w:rsidP="0003544A">
      <w:pPr>
        <w:pStyle w:val="title18"/>
        <w:pBdr>
          <w:bottom w:val="single" w:sz="4" w:space="1" w:color="auto"/>
        </w:pBdr>
        <w:suppressAutoHyphens/>
        <w:spacing w:line="240" w:lineRule="auto"/>
        <w:rPr>
          <w:sz w:val="32"/>
          <w:szCs w:val="32"/>
        </w:rPr>
      </w:pPr>
    </w:p>
    <w:p w14:paraId="4A41AD78" w14:textId="497C9713" w:rsidR="0003544A" w:rsidRPr="002421C1" w:rsidRDefault="00814621" w:rsidP="0003544A">
      <w:pPr>
        <w:pStyle w:val="title18"/>
        <w:pBdr>
          <w:bottom w:val="single" w:sz="4" w:space="1" w:color="auto"/>
        </w:pBdr>
        <w:suppressAutoHyphens/>
        <w:spacing w:line="240" w:lineRule="auto"/>
        <w:rPr>
          <w:sz w:val="32"/>
          <w:szCs w:val="32"/>
        </w:rPr>
      </w:pPr>
      <w:r w:rsidRPr="002421C1">
        <w:rPr>
          <w:sz w:val="32"/>
          <w:szCs w:val="32"/>
        </w:rPr>
        <w:t>O</w:t>
      </w:r>
      <w:r w:rsidR="0005218A" w:rsidRPr="002421C1">
        <w:rPr>
          <w:sz w:val="32"/>
          <w:szCs w:val="32"/>
        </w:rPr>
        <w:t>regon</w:t>
      </w:r>
      <w:r w:rsidR="0003544A" w:rsidRPr="002421C1">
        <w:rPr>
          <w:sz w:val="32"/>
          <w:szCs w:val="32"/>
        </w:rPr>
        <w:t xml:space="preserve"> CHANGES</w:t>
      </w:r>
    </w:p>
    <w:p w14:paraId="54A89EFF" w14:textId="77777777" w:rsidR="00D10AE3" w:rsidRPr="002421C1" w:rsidRDefault="0003544A" w:rsidP="0003544A">
      <w:pPr>
        <w:pStyle w:val="BodyText"/>
        <w:spacing w:before="80"/>
        <w:jc w:val="center"/>
        <w:rPr>
          <w:b/>
          <w:sz w:val="28"/>
          <w:szCs w:val="28"/>
        </w:rPr>
      </w:pPr>
      <w:r w:rsidRPr="002421C1">
        <w:rPr>
          <w:b/>
          <w:sz w:val="28"/>
          <w:szCs w:val="28"/>
        </w:rPr>
        <w:t>Amendatory Endorsement</w:t>
      </w:r>
    </w:p>
    <w:p w14:paraId="63E884A3" w14:textId="77777777" w:rsidR="00017B0D" w:rsidRPr="002421C1" w:rsidRDefault="00017B0D" w:rsidP="007F70C5">
      <w:pPr>
        <w:pStyle w:val="blocktext1"/>
        <w:suppressAutoHyphens/>
        <w:rPr>
          <w:sz w:val="28"/>
          <w:szCs w:val="28"/>
        </w:rPr>
        <w:sectPr w:rsidR="00017B0D" w:rsidRPr="002421C1" w:rsidSect="0003469C">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6A353F8C" w14:textId="77777777" w:rsidR="0003544A" w:rsidRPr="002421C1" w:rsidRDefault="0003544A" w:rsidP="00590958">
      <w:pPr>
        <w:pStyle w:val="blocktext1"/>
        <w:keepLines w:val="0"/>
        <w:widowControl w:val="0"/>
        <w:suppressAutoHyphens/>
        <w:spacing w:line="240" w:lineRule="auto"/>
        <w:rPr>
          <w:rFonts w:cs="Arial"/>
        </w:rPr>
      </w:pPr>
      <w:bookmarkStart w:id="0" w:name="EndDoc"/>
      <w:bookmarkEnd w:id="0"/>
    </w:p>
    <w:p w14:paraId="342C124F" w14:textId="77777777" w:rsidR="004C137B" w:rsidRPr="002421C1" w:rsidRDefault="004C137B" w:rsidP="00590958">
      <w:pPr>
        <w:pStyle w:val="blocktext1"/>
        <w:keepLines w:val="0"/>
        <w:widowControl w:val="0"/>
        <w:suppressAutoHyphens/>
        <w:spacing w:line="240" w:lineRule="auto"/>
        <w:rPr>
          <w:rFonts w:cs="Arial"/>
        </w:rPr>
      </w:pPr>
    </w:p>
    <w:p w14:paraId="19C71F0B" w14:textId="77777777" w:rsidR="00594DC7" w:rsidRPr="00F97729" w:rsidRDefault="00594DC7" w:rsidP="0003469C">
      <w:pPr>
        <w:pStyle w:val="blocktext1"/>
        <w:keepLines w:val="0"/>
        <w:widowControl w:val="0"/>
        <w:suppressAutoHyphens/>
        <w:spacing w:line="240" w:lineRule="auto"/>
        <w:rPr>
          <w:rFonts w:cs="Arial"/>
        </w:rPr>
      </w:pPr>
      <w:r w:rsidRPr="00F97729">
        <w:rPr>
          <w:rFonts w:cs="Arial"/>
        </w:rPr>
        <w:t xml:space="preserve">This endorsement modifies the insurance provided under the following: </w:t>
      </w:r>
    </w:p>
    <w:p w14:paraId="06FEA145" w14:textId="69955453" w:rsidR="00594DC7" w:rsidRPr="00F97729" w:rsidRDefault="007B3D33" w:rsidP="0003469C">
      <w:pPr>
        <w:pStyle w:val="blocktext1"/>
        <w:keepLines w:val="0"/>
        <w:widowControl w:val="0"/>
        <w:suppressAutoHyphens/>
        <w:spacing w:line="240" w:lineRule="auto"/>
        <w:rPr>
          <w:rFonts w:cs="Arial"/>
        </w:rPr>
      </w:pPr>
      <w:r w:rsidRPr="00F97729">
        <w:rPr>
          <w:rFonts w:cs="Arial"/>
          <w:b/>
        </w:rPr>
        <w:t xml:space="preserve">Cyber Suite </w:t>
      </w:r>
      <w:r w:rsidR="00BC413F" w:rsidRPr="00F97729">
        <w:rPr>
          <w:rFonts w:cs="Arial"/>
          <w:b/>
        </w:rPr>
        <w:t xml:space="preserve">Coverage </w:t>
      </w:r>
    </w:p>
    <w:p w14:paraId="717D9759" w14:textId="77777777" w:rsidR="00785F6C" w:rsidRPr="00F97729" w:rsidRDefault="00785F6C" w:rsidP="0003469C">
      <w:pPr>
        <w:pStyle w:val="blocktext1"/>
        <w:keepLines w:val="0"/>
        <w:widowControl w:val="0"/>
        <w:suppressAutoHyphens/>
        <w:spacing w:line="240" w:lineRule="auto"/>
        <w:rPr>
          <w:rFonts w:cs="Arial"/>
        </w:rPr>
      </w:pPr>
    </w:p>
    <w:p w14:paraId="7A2435E1" w14:textId="77777777" w:rsidR="00FF7E2C" w:rsidRPr="00F97729" w:rsidRDefault="00FF7E2C" w:rsidP="0003469C">
      <w:pPr>
        <w:pStyle w:val="blocktext1"/>
        <w:keepLines w:val="0"/>
        <w:widowControl w:val="0"/>
        <w:suppressAutoHyphens/>
        <w:spacing w:line="240" w:lineRule="auto"/>
        <w:ind w:left="360" w:hanging="360"/>
        <w:sectPr w:rsidR="00FF7E2C" w:rsidRPr="00F97729"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5A33DF04" w14:textId="2E2F5DD6" w:rsidR="00C244F8" w:rsidRPr="00F97729" w:rsidRDefault="00744E9A" w:rsidP="00F74BE7">
      <w:pPr>
        <w:pStyle w:val="blockhd1"/>
        <w:keepNext w:val="0"/>
        <w:keepLines w:val="0"/>
        <w:widowControl w:val="0"/>
        <w:tabs>
          <w:tab w:val="left" w:pos="450"/>
        </w:tabs>
        <w:spacing w:line="240" w:lineRule="auto"/>
        <w:ind w:left="360" w:hanging="360"/>
        <w:jc w:val="both"/>
        <w:rPr>
          <w:rFonts w:cs="Arial"/>
          <w:b w:val="0"/>
        </w:rPr>
      </w:pPr>
      <w:r w:rsidRPr="00F97729">
        <w:rPr>
          <w:rFonts w:cs="Arial"/>
        </w:rPr>
        <w:t>1</w:t>
      </w:r>
      <w:r w:rsidR="00C244F8" w:rsidRPr="00F97729">
        <w:rPr>
          <w:rFonts w:cs="Arial"/>
        </w:rPr>
        <w:t>.</w:t>
      </w:r>
      <w:r w:rsidR="00C244F8" w:rsidRPr="00F97729">
        <w:rPr>
          <w:rFonts w:cs="Arial"/>
        </w:rPr>
        <w:tab/>
      </w:r>
      <w:r w:rsidR="0005218A" w:rsidRPr="00F97729">
        <w:t>B</w:t>
      </w:r>
      <w:r w:rsidR="00C244F8" w:rsidRPr="00F97729">
        <w:t>.</w:t>
      </w:r>
      <w:r w:rsidR="00C244F8" w:rsidRPr="00F97729">
        <w:rPr>
          <w:rFonts w:cs="Arial"/>
        </w:rPr>
        <w:t xml:space="preserve"> </w:t>
      </w:r>
      <w:r w:rsidR="0005218A" w:rsidRPr="00F97729">
        <w:rPr>
          <w:rFonts w:cs="Arial"/>
        </w:rPr>
        <w:t>EXCLUSIONS</w:t>
      </w:r>
      <w:r w:rsidR="00C244F8" w:rsidRPr="00F97729">
        <w:rPr>
          <w:rFonts w:cs="Arial"/>
          <w:b w:val="0"/>
        </w:rPr>
        <w:t xml:space="preserve">, </w:t>
      </w:r>
      <w:r w:rsidR="00C244F8" w:rsidRPr="00F97729">
        <w:rPr>
          <w:rFonts w:cs="Arial"/>
        </w:rPr>
        <w:t>1</w:t>
      </w:r>
      <w:r w:rsidR="0078685C" w:rsidRPr="00F97729">
        <w:rPr>
          <w:rFonts w:cs="Arial"/>
        </w:rPr>
        <w:t>1</w:t>
      </w:r>
      <w:r w:rsidR="00C244F8" w:rsidRPr="00F97729">
        <w:rPr>
          <w:rFonts w:cs="Arial"/>
        </w:rPr>
        <w:t xml:space="preserve">. </w:t>
      </w:r>
      <w:r w:rsidR="00C244F8" w:rsidRPr="00F97729">
        <w:rPr>
          <w:rFonts w:cs="Arial"/>
          <w:b w:val="0"/>
        </w:rPr>
        <w:t>is deleted and replaced with the following:</w:t>
      </w:r>
    </w:p>
    <w:p w14:paraId="4858AB97" w14:textId="77777777" w:rsidR="003D1804" w:rsidRPr="00F97729" w:rsidRDefault="00B25D0D" w:rsidP="00994551">
      <w:pPr>
        <w:pStyle w:val="BodyText"/>
        <w:tabs>
          <w:tab w:val="left" w:pos="720"/>
        </w:tabs>
        <w:spacing w:before="80"/>
        <w:ind w:left="720" w:hanging="360"/>
        <w:rPr>
          <w:bCs/>
          <w:sz w:val="20"/>
        </w:rPr>
      </w:pPr>
      <w:r w:rsidRPr="00F97729">
        <w:rPr>
          <w:b/>
          <w:sz w:val="20"/>
        </w:rPr>
        <w:t>1</w:t>
      </w:r>
      <w:r w:rsidR="0078685C" w:rsidRPr="00F97729">
        <w:rPr>
          <w:b/>
          <w:sz w:val="20"/>
        </w:rPr>
        <w:t>1</w:t>
      </w:r>
      <w:r w:rsidRPr="00F97729">
        <w:rPr>
          <w:b/>
          <w:sz w:val="20"/>
        </w:rPr>
        <w:t xml:space="preserve">. </w:t>
      </w:r>
      <w:r w:rsidRPr="00F97729">
        <w:rPr>
          <w:b/>
          <w:sz w:val="20"/>
        </w:rPr>
        <w:tab/>
      </w:r>
      <w:r w:rsidR="0005218A" w:rsidRPr="00F97729">
        <w:rPr>
          <w:bCs/>
          <w:sz w:val="20"/>
        </w:rPr>
        <w:t>Any</w:t>
      </w:r>
      <w:r w:rsidR="003D1804" w:rsidRPr="00F97729">
        <w:rPr>
          <w:bCs/>
          <w:sz w:val="20"/>
        </w:rPr>
        <w:t>:</w:t>
      </w:r>
    </w:p>
    <w:p w14:paraId="163427B7" w14:textId="77777777" w:rsidR="003D1804" w:rsidRPr="00F97729" w:rsidRDefault="003D1804" w:rsidP="00994551">
      <w:pPr>
        <w:pStyle w:val="BodyText"/>
        <w:tabs>
          <w:tab w:val="left" w:pos="720"/>
        </w:tabs>
        <w:spacing w:before="80"/>
        <w:ind w:left="720" w:hanging="360"/>
        <w:rPr>
          <w:bCs/>
          <w:sz w:val="20"/>
        </w:rPr>
      </w:pPr>
      <w:r w:rsidRPr="00F97729">
        <w:rPr>
          <w:b/>
          <w:sz w:val="20"/>
        </w:rPr>
        <w:tab/>
        <w:t>1</w:t>
      </w:r>
      <w:r w:rsidRPr="00F97729">
        <w:rPr>
          <w:bCs/>
          <w:sz w:val="20"/>
        </w:rPr>
        <w:t xml:space="preserve">. </w:t>
      </w:r>
      <w:proofErr w:type="gramStart"/>
      <w:r w:rsidRPr="00F97729">
        <w:rPr>
          <w:bCs/>
          <w:sz w:val="20"/>
        </w:rPr>
        <w:t>C</w:t>
      </w:r>
      <w:r w:rsidR="0005218A" w:rsidRPr="00F97729">
        <w:rPr>
          <w:bCs/>
          <w:sz w:val="20"/>
        </w:rPr>
        <w:t>riminal</w:t>
      </w:r>
      <w:r w:rsidRPr="00F97729">
        <w:rPr>
          <w:bCs/>
          <w:sz w:val="20"/>
        </w:rPr>
        <w:t>;</w:t>
      </w:r>
      <w:proofErr w:type="gramEnd"/>
    </w:p>
    <w:p w14:paraId="5C51C65F" w14:textId="77777777" w:rsidR="003D1804" w:rsidRPr="00F97729" w:rsidRDefault="003D1804" w:rsidP="00994551">
      <w:pPr>
        <w:pStyle w:val="BodyText"/>
        <w:tabs>
          <w:tab w:val="left" w:pos="720"/>
        </w:tabs>
        <w:spacing w:before="80"/>
        <w:ind w:left="720" w:hanging="360"/>
        <w:rPr>
          <w:b/>
          <w:sz w:val="20"/>
        </w:rPr>
      </w:pPr>
      <w:r w:rsidRPr="00F97729">
        <w:rPr>
          <w:bCs/>
          <w:sz w:val="20"/>
        </w:rPr>
        <w:tab/>
      </w:r>
      <w:r w:rsidRPr="00F97729">
        <w:rPr>
          <w:b/>
          <w:sz w:val="20"/>
        </w:rPr>
        <w:t xml:space="preserve">2. </w:t>
      </w:r>
      <w:r w:rsidRPr="00F97729">
        <w:rPr>
          <w:bCs/>
          <w:sz w:val="20"/>
        </w:rPr>
        <w:t>Fraudulent; or</w:t>
      </w:r>
    </w:p>
    <w:p w14:paraId="60EF8D81" w14:textId="77777777" w:rsidR="003D1804" w:rsidRPr="00F97729" w:rsidRDefault="003D1804" w:rsidP="00994551">
      <w:pPr>
        <w:pStyle w:val="BodyText"/>
        <w:tabs>
          <w:tab w:val="left" w:pos="720"/>
        </w:tabs>
        <w:spacing w:before="80"/>
        <w:ind w:left="720" w:hanging="360"/>
        <w:rPr>
          <w:b/>
          <w:sz w:val="20"/>
        </w:rPr>
      </w:pPr>
      <w:r w:rsidRPr="00F97729">
        <w:rPr>
          <w:b/>
          <w:sz w:val="20"/>
        </w:rPr>
        <w:tab/>
        <w:t xml:space="preserve">3. </w:t>
      </w:r>
      <w:r w:rsidR="00994551" w:rsidRPr="00F97729">
        <w:rPr>
          <w:bCs/>
          <w:sz w:val="20"/>
        </w:rPr>
        <w:t>“</w:t>
      </w:r>
      <w:r w:rsidRPr="00F97729">
        <w:rPr>
          <w:bCs/>
          <w:sz w:val="20"/>
        </w:rPr>
        <w:t>D</w:t>
      </w:r>
      <w:r w:rsidR="0005218A" w:rsidRPr="00F97729">
        <w:rPr>
          <w:bCs/>
          <w:sz w:val="20"/>
        </w:rPr>
        <w:t>ishonest</w:t>
      </w:r>
      <w:proofErr w:type="gramStart"/>
      <w:r w:rsidR="00994551" w:rsidRPr="00F97729">
        <w:rPr>
          <w:bCs/>
          <w:sz w:val="20"/>
        </w:rPr>
        <w:t>”</w:t>
      </w:r>
      <w:r w:rsidRPr="00F97729">
        <w:rPr>
          <w:bCs/>
          <w:sz w:val="20"/>
        </w:rPr>
        <w:t>;</w:t>
      </w:r>
      <w:proofErr w:type="gramEnd"/>
    </w:p>
    <w:p w14:paraId="349C4CC9" w14:textId="46D9801A" w:rsidR="00B25D0D" w:rsidRPr="00F97729" w:rsidRDefault="003D1804" w:rsidP="00994551">
      <w:pPr>
        <w:pStyle w:val="BodyText"/>
        <w:tabs>
          <w:tab w:val="left" w:pos="720"/>
        </w:tabs>
        <w:spacing w:before="80"/>
        <w:ind w:left="720" w:hanging="360"/>
        <w:rPr>
          <w:bCs/>
          <w:sz w:val="20"/>
        </w:rPr>
      </w:pPr>
      <w:r w:rsidRPr="00F97729">
        <w:rPr>
          <w:bCs/>
          <w:sz w:val="20"/>
        </w:rPr>
        <w:tab/>
      </w:r>
      <w:r w:rsidR="0005218A" w:rsidRPr="00F97729">
        <w:rPr>
          <w:bCs/>
          <w:sz w:val="20"/>
        </w:rPr>
        <w:t>act, error or omission, or</w:t>
      </w:r>
      <w:r w:rsidR="00994551" w:rsidRPr="00F97729">
        <w:rPr>
          <w:bCs/>
          <w:sz w:val="20"/>
        </w:rPr>
        <w:t xml:space="preserve"> </w:t>
      </w:r>
      <w:r w:rsidR="0005218A" w:rsidRPr="00F97729">
        <w:rPr>
          <w:bCs/>
          <w:sz w:val="20"/>
        </w:rPr>
        <w:t>any intentional or knowing violation of the law by you</w:t>
      </w:r>
      <w:r w:rsidRPr="00F97729">
        <w:rPr>
          <w:bCs/>
          <w:sz w:val="20"/>
        </w:rPr>
        <w:t xml:space="preserve"> for which you are charged, convicted, or submit a guilty plea</w:t>
      </w:r>
      <w:r w:rsidR="0005218A" w:rsidRPr="00F97729">
        <w:rPr>
          <w:bCs/>
          <w:sz w:val="20"/>
        </w:rPr>
        <w:t>.</w:t>
      </w:r>
    </w:p>
    <w:p w14:paraId="1F2E4E3A" w14:textId="1C432801" w:rsidR="00C244F8" w:rsidRPr="00F97729" w:rsidRDefault="00744E9A" w:rsidP="00994551">
      <w:pPr>
        <w:pStyle w:val="blockhd1"/>
        <w:keepNext w:val="0"/>
        <w:keepLines w:val="0"/>
        <w:widowControl w:val="0"/>
        <w:tabs>
          <w:tab w:val="left" w:pos="900"/>
        </w:tabs>
        <w:spacing w:line="240" w:lineRule="auto"/>
        <w:ind w:left="360" w:hanging="360"/>
        <w:jc w:val="both"/>
        <w:rPr>
          <w:rFonts w:cs="Arial"/>
          <w:b w:val="0"/>
        </w:rPr>
      </w:pPr>
      <w:r w:rsidRPr="00F97729">
        <w:rPr>
          <w:rFonts w:cs="Arial"/>
        </w:rPr>
        <w:t>2</w:t>
      </w:r>
      <w:r w:rsidR="0047383A" w:rsidRPr="00F97729">
        <w:rPr>
          <w:rFonts w:cs="Arial"/>
        </w:rPr>
        <w:t>.</w:t>
      </w:r>
      <w:r w:rsidR="0047383A" w:rsidRPr="00F97729">
        <w:rPr>
          <w:rFonts w:cs="Arial"/>
        </w:rPr>
        <w:tab/>
      </w:r>
      <w:r w:rsidR="0005218A" w:rsidRPr="00F97729">
        <w:t>B.</w:t>
      </w:r>
      <w:r w:rsidR="0005218A" w:rsidRPr="00F97729">
        <w:rPr>
          <w:rFonts w:cs="Arial"/>
        </w:rPr>
        <w:t xml:space="preserve"> EXCLUSIONS</w:t>
      </w:r>
      <w:r w:rsidR="0005218A" w:rsidRPr="00F97729">
        <w:rPr>
          <w:rFonts w:cs="Arial"/>
          <w:b w:val="0"/>
        </w:rPr>
        <w:t xml:space="preserve">, </w:t>
      </w:r>
      <w:r w:rsidR="0078685C" w:rsidRPr="00F97729">
        <w:rPr>
          <w:rFonts w:cs="Arial"/>
        </w:rPr>
        <w:t>21</w:t>
      </w:r>
      <w:r w:rsidR="0005218A" w:rsidRPr="00F97729">
        <w:rPr>
          <w:rFonts w:cs="Arial"/>
        </w:rPr>
        <w:t xml:space="preserve">. </w:t>
      </w:r>
      <w:r w:rsidR="0005218A" w:rsidRPr="00F97729">
        <w:rPr>
          <w:rFonts w:cs="Arial"/>
          <w:b w:val="0"/>
        </w:rPr>
        <w:t>is deleted and replaced with the following:</w:t>
      </w:r>
    </w:p>
    <w:p w14:paraId="761A2B8E" w14:textId="4331EDF6" w:rsidR="003D1804" w:rsidRPr="00F97729" w:rsidRDefault="0078685C" w:rsidP="00994551">
      <w:pPr>
        <w:pStyle w:val="outlinetxt1"/>
        <w:keepLines w:val="0"/>
        <w:widowControl w:val="0"/>
        <w:tabs>
          <w:tab w:val="clear" w:pos="180"/>
          <w:tab w:val="clear" w:pos="300"/>
        </w:tabs>
        <w:suppressAutoHyphens/>
        <w:ind w:left="720" w:hanging="360"/>
        <w:rPr>
          <w:rFonts w:cs="Arial"/>
          <w:b w:val="0"/>
        </w:rPr>
      </w:pPr>
      <w:r w:rsidRPr="00F97729">
        <w:rPr>
          <w:rFonts w:cs="Arial"/>
          <w:bCs/>
        </w:rPr>
        <w:t>21</w:t>
      </w:r>
      <w:r w:rsidR="00994551" w:rsidRPr="00F97729">
        <w:rPr>
          <w:rFonts w:cs="Arial"/>
          <w:bCs/>
        </w:rPr>
        <w:t>.</w:t>
      </w:r>
      <w:r w:rsidR="00994551" w:rsidRPr="00F97729">
        <w:rPr>
          <w:rFonts w:cs="Arial"/>
          <w:b w:val="0"/>
        </w:rPr>
        <w:tab/>
        <w:t>Any</w:t>
      </w:r>
      <w:r w:rsidR="00DF13EF" w:rsidRPr="00F97729">
        <w:rPr>
          <w:rFonts w:cs="Arial"/>
          <w:b w:val="0"/>
        </w:rPr>
        <w:t>:</w:t>
      </w:r>
    </w:p>
    <w:p w14:paraId="3E8C2B6C" w14:textId="77777777" w:rsidR="003D1804" w:rsidRPr="00F97729" w:rsidRDefault="003D1804" w:rsidP="003D1804">
      <w:pPr>
        <w:pStyle w:val="outlinetxt1"/>
        <w:keepLines w:val="0"/>
        <w:widowControl w:val="0"/>
        <w:tabs>
          <w:tab w:val="clear" w:pos="180"/>
          <w:tab w:val="clear" w:pos="300"/>
        </w:tabs>
        <w:suppressAutoHyphens/>
        <w:ind w:left="720" w:firstLine="0"/>
        <w:rPr>
          <w:rFonts w:cs="Arial"/>
          <w:b w:val="0"/>
        </w:rPr>
      </w:pPr>
      <w:r w:rsidRPr="00F97729">
        <w:rPr>
          <w:rFonts w:cs="Arial"/>
          <w:bCs/>
        </w:rPr>
        <w:t xml:space="preserve">1. </w:t>
      </w:r>
      <w:proofErr w:type="gramStart"/>
      <w:r w:rsidRPr="00F97729">
        <w:rPr>
          <w:rFonts w:cs="Arial"/>
          <w:b w:val="0"/>
        </w:rPr>
        <w:t>C</w:t>
      </w:r>
      <w:r w:rsidR="00994551" w:rsidRPr="00F97729">
        <w:rPr>
          <w:rFonts w:cs="Arial"/>
          <w:b w:val="0"/>
        </w:rPr>
        <w:t>riminal</w:t>
      </w:r>
      <w:r w:rsidRPr="00F97729">
        <w:rPr>
          <w:rFonts w:cs="Arial"/>
          <w:b w:val="0"/>
        </w:rPr>
        <w:t>;</w:t>
      </w:r>
      <w:proofErr w:type="gramEnd"/>
    </w:p>
    <w:p w14:paraId="1AF3CEDF" w14:textId="77777777" w:rsidR="003D1804" w:rsidRPr="00F97729" w:rsidRDefault="003D1804" w:rsidP="003D1804">
      <w:pPr>
        <w:pStyle w:val="outlinetxt1"/>
        <w:keepLines w:val="0"/>
        <w:widowControl w:val="0"/>
        <w:tabs>
          <w:tab w:val="clear" w:pos="180"/>
          <w:tab w:val="clear" w:pos="300"/>
        </w:tabs>
        <w:suppressAutoHyphens/>
        <w:ind w:left="720" w:firstLine="0"/>
        <w:rPr>
          <w:rFonts w:cs="Arial"/>
          <w:b w:val="0"/>
        </w:rPr>
      </w:pPr>
      <w:r w:rsidRPr="00F97729">
        <w:rPr>
          <w:rFonts w:cs="Arial"/>
          <w:bCs/>
        </w:rPr>
        <w:t xml:space="preserve">2. </w:t>
      </w:r>
      <w:r w:rsidRPr="00F97729">
        <w:rPr>
          <w:rFonts w:cs="Arial"/>
          <w:b w:val="0"/>
        </w:rPr>
        <w:t>F</w:t>
      </w:r>
      <w:r w:rsidR="00994551" w:rsidRPr="00F97729">
        <w:rPr>
          <w:rFonts w:cs="Arial"/>
          <w:b w:val="0"/>
        </w:rPr>
        <w:t>raudulent</w:t>
      </w:r>
      <w:r w:rsidRPr="00F97729">
        <w:rPr>
          <w:rFonts w:cs="Arial"/>
          <w:b w:val="0"/>
        </w:rPr>
        <w:t>;</w:t>
      </w:r>
      <w:r w:rsidR="00994551" w:rsidRPr="00F97729">
        <w:rPr>
          <w:rFonts w:cs="Arial"/>
          <w:b w:val="0"/>
        </w:rPr>
        <w:t xml:space="preserve"> or</w:t>
      </w:r>
    </w:p>
    <w:p w14:paraId="45D1420C" w14:textId="77777777" w:rsidR="003D1804" w:rsidRPr="00F97729" w:rsidRDefault="003D1804" w:rsidP="003D1804">
      <w:pPr>
        <w:pStyle w:val="outlinetxt1"/>
        <w:keepLines w:val="0"/>
        <w:widowControl w:val="0"/>
        <w:tabs>
          <w:tab w:val="clear" w:pos="180"/>
          <w:tab w:val="clear" w:pos="300"/>
        </w:tabs>
        <w:suppressAutoHyphens/>
        <w:ind w:left="720" w:firstLine="0"/>
        <w:rPr>
          <w:rFonts w:cs="Arial"/>
          <w:b w:val="0"/>
        </w:rPr>
      </w:pPr>
      <w:r w:rsidRPr="00F97729">
        <w:rPr>
          <w:rFonts w:cs="Arial"/>
          <w:bCs/>
        </w:rPr>
        <w:t xml:space="preserve">3. </w:t>
      </w:r>
      <w:r w:rsidR="00994551" w:rsidRPr="00F97729">
        <w:rPr>
          <w:rFonts w:cs="Arial"/>
          <w:b w:val="0"/>
        </w:rPr>
        <w:t>“</w:t>
      </w:r>
      <w:r w:rsidRPr="00F97729">
        <w:rPr>
          <w:rFonts w:cs="Arial"/>
          <w:b w:val="0"/>
        </w:rPr>
        <w:t>D</w:t>
      </w:r>
      <w:r w:rsidR="00994551" w:rsidRPr="00F97729">
        <w:rPr>
          <w:rFonts w:cs="Arial"/>
          <w:b w:val="0"/>
        </w:rPr>
        <w:t>ishonest</w:t>
      </w:r>
      <w:proofErr w:type="gramStart"/>
      <w:r w:rsidR="00994551" w:rsidRPr="00F97729">
        <w:rPr>
          <w:rFonts w:cs="Arial"/>
          <w:b w:val="0"/>
        </w:rPr>
        <w:t>”</w:t>
      </w:r>
      <w:r w:rsidRPr="00F97729">
        <w:rPr>
          <w:rFonts w:cs="Arial"/>
          <w:b w:val="0"/>
        </w:rPr>
        <w:t>;</w:t>
      </w:r>
      <w:proofErr w:type="gramEnd"/>
    </w:p>
    <w:p w14:paraId="5269AF57" w14:textId="789068DD" w:rsidR="00994551" w:rsidRPr="00F97729" w:rsidRDefault="003D1804" w:rsidP="003D1804">
      <w:pPr>
        <w:pStyle w:val="outlinetxt1"/>
        <w:keepLines w:val="0"/>
        <w:widowControl w:val="0"/>
        <w:tabs>
          <w:tab w:val="clear" w:pos="180"/>
          <w:tab w:val="clear" w:pos="300"/>
        </w:tabs>
        <w:suppressAutoHyphens/>
        <w:ind w:left="720" w:firstLine="0"/>
        <w:rPr>
          <w:rFonts w:cs="Arial"/>
          <w:b w:val="0"/>
        </w:rPr>
      </w:pPr>
      <w:r w:rsidRPr="00F97729">
        <w:rPr>
          <w:rFonts w:cs="Arial"/>
          <w:b w:val="0"/>
        </w:rPr>
        <w:t>a</w:t>
      </w:r>
      <w:r w:rsidR="00994551" w:rsidRPr="00F97729">
        <w:rPr>
          <w:rFonts w:cs="Arial"/>
          <w:b w:val="0"/>
        </w:rPr>
        <w:t>ct</w:t>
      </w:r>
      <w:r w:rsidRPr="00F97729">
        <w:rPr>
          <w:rFonts w:cs="Arial"/>
          <w:b w:val="0"/>
        </w:rPr>
        <w:t xml:space="preserve"> for which there is a charge, conviction or guilty plea</w:t>
      </w:r>
      <w:r w:rsidR="00994551" w:rsidRPr="00F97729">
        <w:rPr>
          <w:rFonts w:cs="Arial"/>
          <w:b w:val="0"/>
        </w:rPr>
        <w:t xml:space="preserve"> by an "identity recovery insured" or any person aiding or abetting an "identity recovery insured", or by any “authorized representative” of an "identity recovery insured", whether acting alone or in collusion with others. However, this exclusion will not apply to the interests of an “identity recovery insured” who has no knowledge of or involvement in such fraud, dishonesty or criminal act.</w:t>
      </w:r>
    </w:p>
    <w:p w14:paraId="64CD88F0" w14:textId="63D725C2" w:rsidR="0005218A" w:rsidRPr="00F97729" w:rsidRDefault="00744E9A" w:rsidP="003E35C0">
      <w:pPr>
        <w:pStyle w:val="blocktext1"/>
        <w:tabs>
          <w:tab w:val="left" w:pos="360"/>
        </w:tabs>
        <w:ind w:left="720" w:hanging="720"/>
      </w:pPr>
      <w:r w:rsidRPr="00F97729">
        <w:rPr>
          <w:b/>
        </w:rPr>
        <w:t>3</w:t>
      </w:r>
      <w:r w:rsidR="003E35C0" w:rsidRPr="00F97729">
        <w:rPr>
          <w:b/>
        </w:rPr>
        <w:t>.</w:t>
      </w:r>
      <w:r w:rsidR="003E35C0" w:rsidRPr="00F97729">
        <w:tab/>
      </w:r>
      <w:r w:rsidR="003E35C0" w:rsidRPr="00F97729">
        <w:rPr>
          <w:b/>
        </w:rPr>
        <w:t>F. DEFIN</w:t>
      </w:r>
      <w:r w:rsidR="006778A3" w:rsidRPr="00F97729">
        <w:rPr>
          <w:b/>
        </w:rPr>
        <w:t>I</w:t>
      </w:r>
      <w:r w:rsidR="003E35C0" w:rsidRPr="00F97729">
        <w:rPr>
          <w:b/>
        </w:rPr>
        <w:t>TIONS</w:t>
      </w:r>
      <w:r w:rsidR="003E35C0" w:rsidRPr="00F97729">
        <w:t xml:space="preserve">, </w:t>
      </w:r>
      <w:r w:rsidR="007A6BE1" w:rsidRPr="00F97729">
        <w:t>t</w:t>
      </w:r>
      <w:r w:rsidR="0005218A" w:rsidRPr="00F97729">
        <w:t>he following definition is added:</w:t>
      </w:r>
    </w:p>
    <w:p w14:paraId="050ABDBE" w14:textId="734D5EEB" w:rsidR="003E35C0" w:rsidRPr="00F97729" w:rsidRDefault="0005218A" w:rsidP="00994551">
      <w:pPr>
        <w:pStyle w:val="blocktext1"/>
        <w:tabs>
          <w:tab w:val="left" w:pos="360"/>
        </w:tabs>
        <w:ind w:left="360" w:hanging="360"/>
      </w:pPr>
      <w:r w:rsidRPr="00F97729">
        <w:rPr>
          <w:b/>
        </w:rPr>
        <w:tab/>
      </w:r>
      <w:r w:rsidR="003E35C0" w:rsidRPr="00F97729">
        <w:rPr>
          <w:b/>
        </w:rPr>
        <w:t>“</w:t>
      </w:r>
      <w:r w:rsidRPr="00F97729">
        <w:rPr>
          <w:b/>
        </w:rPr>
        <w:t>Dishonest</w:t>
      </w:r>
      <w:r w:rsidR="003E35C0" w:rsidRPr="00F97729">
        <w:rPr>
          <w:b/>
        </w:rPr>
        <w:t>”</w:t>
      </w:r>
      <w:r w:rsidR="003E35C0" w:rsidRPr="00F97729">
        <w:t xml:space="preserve">, </w:t>
      </w:r>
      <w:r w:rsidRPr="00F97729">
        <w:t>means as respects this Cyber Suite Coverage only, characterized by lack of truth, honesty, or trustworthiness</w:t>
      </w:r>
      <w:r w:rsidR="00994551" w:rsidRPr="00F97729">
        <w:t>:  unfair, deceptive, deceitful, untruthful.</w:t>
      </w:r>
    </w:p>
    <w:p w14:paraId="100F8490" w14:textId="77777777" w:rsidR="00F20A10" w:rsidRPr="00F97729" w:rsidRDefault="00F20A10" w:rsidP="00F20A10"/>
    <w:p w14:paraId="1B35B5C3" w14:textId="77777777" w:rsidR="00F20A10" w:rsidRPr="00F97729" w:rsidRDefault="00F20A10" w:rsidP="00F20A10"/>
    <w:p w14:paraId="05C802C1" w14:textId="77777777" w:rsidR="00456654" w:rsidRPr="00F97729" w:rsidRDefault="00456654" w:rsidP="00456654">
      <w:pPr>
        <w:overflowPunct/>
        <w:autoSpaceDE/>
        <w:autoSpaceDN/>
        <w:adjustRightInd/>
        <w:spacing w:after="80"/>
        <w:ind w:left="270" w:right="-58"/>
        <w:jc w:val="left"/>
        <w:textAlignment w:val="auto"/>
      </w:pPr>
      <w:r w:rsidRPr="00F97729">
        <w:t>All other terms and conditions of this Policy remain unchanged.</w:t>
      </w:r>
    </w:p>
    <w:p w14:paraId="651E5B9C" w14:textId="77777777" w:rsidR="00456654" w:rsidRPr="00F97729" w:rsidRDefault="00456654" w:rsidP="00456654">
      <w:pPr>
        <w:overflowPunct/>
        <w:autoSpaceDE/>
        <w:autoSpaceDN/>
        <w:adjustRightInd/>
        <w:spacing w:after="80"/>
        <w:ind w:left="270" w:right="-58"/>
        <w:jc w:val="left"/>
        <w:textAlignment w:val="auto"/>
      </w:pPr>
    </w:p>
    <w:p w14:paraId="58AD6409" w14:textId="77777777" w:rsidR="00456654" w:rsidRPr="00F97729" w:rsidRDefault="00456654" w:rsidP="00456654">
      <w:pPr>
        <w:overflowPunct/>
        <w:autoSpaceDE/>
        <w:autoSpaceDN/>
        <w:adjustRightInd/>
        <w:spacing w:after="80"/>
        <w:ind w:left="270" w:right="-58"/>
        <w:jc w:val="left"/>
        <w:textAlignment w:val="auto"/>
      </w:pPr>
    </w:p>
    <w:p w14:paraId="0EE38A7C" w14:textId="4E1ECAD7" w:rsidR="00456654" w:rsidRPr="00F97729" w:rsidRDefault="00456654" w:rsidP="00456654">
      <w:pPr>
        <w:overflowPunct/>
        <w:autoSpaceDE/>
        <w:autoSpaceDN/>
        <w:adjustRightInd/>
        <w:spacing w:after="80"/>
        <w:ind w:left="270" w:right="-58"/>
        <w:jc w:val="left"/>
        <w:textAlignment w:val="auto"/>
      </w:pPr>
      <w:r w:rsidRPr="00F97729">
        <w:tab/>
      </w:r>
      <w:r w:rsidRPr="00F97729">
        <w:tab/>
      </w:r>
      <w:r w:rsidRPr="00F97729">
        <w:tab/>
      </w:r>
      <w:r w:rsidRPr="00F97729">
        <w:tab/>
      </w:r>
      <w:r w:rsidRPr="00F97729">
        <w:tab/>
      </w:r>
      <w:r w:rsidRPr="00F97729">
        <w:tab/>
      </w:r>
      <w:r w:rsidRPr="00F97729">
        <w:tab/>
        <w:t>__________________</w:t>
      </w:r>
      <w:r w:rsidR="002E69E3" w:rsidRPr="00F97729">
        <w:t>_____</w:t>
      </w:r>
    </w:p>
    <w:p w14:paraId="4A446906" w14:textId="77777777" w:rsidR="00456654" w:rsidRPr="00F97729" w:rsidRDefault="00456654" w:rsidP="00456654">
      <w:pPr>
        <w:overflowPunct/>
        <w:autoSpaceDE/>
        <w:autoSpaceDN/>
        <w:adjustRightInd/>
        <w:spacing w:after="80"/>
        <w:ind w:left="270" w:right="-58"/>
        <w:jc w:val="left"/>
        <w:textAlignment w:val="auto"/>
      </w:pPr>
      <w:r w:rsidRPr="00F97729">
        <w:tab/>
      </w:r>
      <w:r w:rsidRPr="00F97729">
        <w:tab/>
      </w:r>
      <w:r w:rsidRPr="00F97729">
        <w:tab/>
      </w:r>
      <w:r w:rsidRPr="00F97729">
        <w:tab/>
      </w:r>
      <w:r w:rsidRPr="00F97729">
        <w:tab/>
      </w:r>
      <w:r w:rsidRPr="00F97729">
        <w:tab/>
      </w:r>
      <w:r w:rsidRPr="00F97729">
        <w:tab/>
        <w:t>Authorized Representative</w:t>
      </w:r>
    </w:p>
    <w:p w14:paraId="3D7DEAF0" w14:textId="77777777" w:rsidR="00456654" w:rsidRPr="00F97729" w:rsidRDefault="00456654" w:rsidP="00456654">
      <w:pPr>
        <w:jc w:val="center"/>
      </w:pPr>
    </w:p>
    <w:p w14:paraId="43C2B018" w14:textId="77777777" w:rsidR="00F20A10" w:rsidRPr="00F97729" w:rsidRDefault="00F20A10" w:rsidP="00F20A10"/>
    <w:p w14:paraId="213B54F8" w14:textId="77777777" w:rsidR="00F20A10" w:rsidRPr="00F97729" w:rsidRDefault="00F20A10" w:rsidP="00F20A10"/>
    <w:p w14:paraId="745927B1" w14:textId="77777777" w:rsidR="00F20A10" w:rsidRPr="00F97729" w:rsidRDefault="00F20A10" w:rsidP="00F20A10"/>
    <w:p w14:paraId="0FDA3B9F" w14:textId="0FF4D528" w:rsidR="00F20A10" w:rsidRPr="00F97729" w:rsidRDefault="00F20A10" w:rsidP="00B83EE7">
      <w:pPr>
        <w:tabs>
          <w:tab w:val="left" w:pos="4575"/>
        </w:tabs>
      </w:pPr>
    </w:p>
    <w:sectPr w:rsidR="00F20A10" w:rsidRPr="00F97729"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23AE2" w14:textId="77777777" w:rsidR="00304A52" w:rsidRDefault="00304A52" w:rsidP="003C55D3">
      <w:r>
        <w:separator/>
      </w:r>
    </w:p>
  </w:endnote>
  <w:endnote w:type="continuationSeparator" w:id="0">
    <w:p w14:paraId="31E601DD" w14:textId="77777777" w:rsidR="00304A52" w:rsidRDefault="00304A52"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8C1282E" w14:textId="77777777">
      <w:tc>
        <w:tcPr>
          <w:tcW w:w="2201" w:type="dxa"/>
          <w:tcBorders>
            <w:top w:val="nil"/>
            <w:left w:val="nil"/>
            <w:bottom w:val="nil"/>
            <w:right w:val="nil"/>
          </w:tcBorders>
        </w:tcPr>
        <w:p w14:paraId="3A67714C"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30D1D">
            <w:rPr>
              <w:noProof/>
              <w:sz w:val="18"/>
            </w:rPr>
            <w:fldChar w:fldCharType="begin"/>
          </w:r>
          <w:r w:rsidR="00730D1D">
            <w:rPr>
              <w:noProof/>
              <w:sz w:val="18"/>
            </w:rPr>
            <w:instrText xml:space="preserve"> NUMPAGES  \* MERGEFORMAT </w:instrText>
          </w:r>
          <w:r w:rsidR="00730D1D">
            <w:rPr>
              <w:noProof/>
              <w:sz w:val="18"/>
            </w:rPr>
            <w:fldChar w:fldCharType="separate"/>
          </w:r>
          <w:r w:rsidR="00280954" w:rsidRPr="00280954">
            <w:rPr>
              <w:noProof/>
              <w:sz w:val="18"/>
            </w:rPr>
            <w:t>1</w:t>
          </w:r>
          <w:r w:rsidR="00730D1D">
            <w:rPr>
              <w:noProof/>
              <w:sz w:val="18"/>
            </w:rPr>
            <w:fldChar w:fldCharType="end"/>
          </w:r>
        </w:p>
      </w:tc>
      <w:tc>
        <w:tcPr>
          <w:tcW w:w="5911" w:type="dxa"/>
          <w:tcBorders>
            <w:top w:val="nil"/>
            <w:left w:val="nil"/>
            <w:bottom w:val="nil"/>
            <w:right w:val="nil"/>
          </w:tcBorders>
        </w:tcPr>
        <w:p w14:paraId="2D7232EC" w14:textId="77777777" w:rsidR="00CC4485" w:rsidRDefault="00CC4485">
          <w:pPr>
            <w:pStyle w:val="isof1"/>
            <w:jc w:val="center"/>
            <w:rPr>
              <w:sz w:val="18"/>
            </w:rPr>
          </w:pPr>
        </w:p>
      </w:tc>
      <w:tc>
        <w:tcPr>
          <w:tcW w:w="2088" w:type="dxa"/>
          <w:tcBorders>
            <w:top w:val="nil"/>
            <w:left w:val="nil"/>
            <w:bottom w:val="nil"/>
            <w:right w:val="nil"/>
          </w:tcBorders>
        </w:tcPr>
        <w:p w14:paraId="11185810" w14:textId="77777777" w:rsidR="00CC4485" w:rsidRDefault="00CC4485">
          <w:pPr>
            <w:pStyle w:val="isof2"/>
            <w:jc w:val="right"/>
            <w:rPr>
              <w:sz w:val="18"/>
            </w:rPr>
          </w:pPr>
        </w:p>
      </w:tc>
      <w:tc>
        <w:tcPr>
          <w:tcW w:w="600" w:type="dxa"/>
          <w:tcBorders>
            <w:top w:val="nil"/>
            <w:left w:val="nil"/>
            <w:bottom w:val="nil"/>
            <w:right w:val="nil"/>
          </w:tcBorders>
        </w:tcPr>
        <w:p w14:paraId="6DF7067F" w14:textId="77777777" w:rsidR="00CC4485" w:rsidRDefault="00CC4485">
          <w:pPr>
            <w:jc w:val="right"/>
            <w:rPr>
              <w:sz w:val="18"/>
            </w:rPr>
          </w:pPr>
        </w:p>
      </w:tc>
    </w:tr>
  </w:tbl>
  <w:p w14:paraId="652F31DE"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7A83155" w14:textId="77777777">
      <w:tc>
        <w:tcPr>
          <w:tcW w:w="2201" w:type="dxa"/>
          <w:tcBorders>
            <w:top w:val="nil"/>
            <w:left w:val="nil"/>
            <w:bottom w:val="nil"/>
            <w:right w:val="nil"/>
          </w:tcBorders>
        </w:tcPr>
        <w:p w14:paraId="2F51E0C2" w14:textId="77777777" w:rsidR="00CC4485" w:rsidRDefault="00CC4485">
          <w:pPr>
            <w:pStyle w:val="isof2"/>
            <w:jc w:val="left"/>
            <w:rPr>
              <w:sz w:val="18"/>
            </w:rPr>
          </w:pPr>
        </w:p>
      </w:tc>
      <w:tc>
        <w:tcPr>
          <w:tcW w:w="5911" w:type="dxa"/>
          <w:tcBorders>
            <w:top w:val="nil"/>
            <w:left w:val="nil"/>
            <w:bottom w:val="nil"/>
            <w:right w:val="nil"/>
          </w:tcBorders>
        </w:tcPr>
        <w:p w14:paraId="73284C63" w14:textId="77777777" w:rsidR="00CC4485" w:rsidRDefault="00CC4485">
          <w:pPr>
            <w:pStyle w:val="isof1"/>
            <w:jc w:val="center"/>
            <w:rPr>
              <w:sz w:val="18"/>
            </w:rPr>
          </w:pPr>
        </w:p>
      </w:tc>
      <w:tc>
        <w:tcPr>
          <w:tcW w:w="2088" w:type="dxa"/>
          <w:tcBorders>
            <w:top w:val="nil"/>
            <w:left w:val="nil"/>
            <w:bottom w:val="nil"/>
            <w:right w:val="nil"/>
          </w:tcBorders>
        </w:tcPr>
        <w:p w14:paraId="6C0770F7"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30D1D">
            <w:rPr>
              <w:noProof/>
              <w:sz w:val="18"/>
            </w:rPr>
            <w:fldChar w:fldCharType="begin"/>
          </w:r>
          <w:r w:rsidR="00730D1D">
            <w:rPr>
              <w:noProof/>
              <w:sz w:val="18"/>
            </w:rPr>
            <w:instrText xml:space="preserve"> NUMPAGES  \* MERGEFORMAT </w:instrText>
          </w:r>
          <w:r w:rsidR="00730D1D">
            <w:rPr>
              <w:noProof/>
              <w:sz w:val="18"/>
            </w:rPr>
            <w:fldChar w:fldCharType="separate"/>
          </w:r>
          <w:r w:rsidR="00280954" w:rsidRPr="00280954">
            <w:rPr>
              <w:noProof/>
              <w:sz w:val="18"/>
            </w:rPr>
            <w:t>1</w:t>
          </w:r>
          <w:r w:rsidR="00730D1D">
            <w:rPr>
              <w:noProof/>
              <w:sz w:val="18"/>
            </w:rPr>
            <w:fldChar w:fldCharType="end"/>
          </w:r>
        </w:p>
      </w:tc>
      <w:tc>
        <w:tcPr>
          <w:tcW w:w="600" w:type="dxa"/>
          <w:tcBorders>
            <w:top w:val="nil"/>
            <w:left w:val="nil"/>
            <w:bottom w:val="nil"/>
            <w:right w:val="nil"/>
          </w:tcBorders>
        </w:tcPr>
        <w:p w14:paraId="7485AF6F" w14:textId="77777777" w:rsidR="00CC4485" w:rsidRDefault="00CC4485">
          <w:pPr>
            <w:jc w:val="right"/>
            <w:rPr>
              <w:sz w:val="18"/>
            </w:rPr>
          </w:pPr>
        </w:p>
      </w:tc>
    </w:tr>
  </w:tbl>
  <w:p w14:paraId="1A795509"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72C86" w14:textId="77777777" w:rsidR="00F20A10" w:rsidRDefault="00F20A10" w:rsidP="00F20A10">
    <w:pPr>
      <w:widowControl w:val="0"/>
      <w:tabs>
        <w:tab w:val="center" w:pos="4680"/>
        <w:tab w:val="right" w:pos="10080"/>
      </w:tabs>
      <w:overflowPunct/>
      <w:autoSpaceDE/>
      <w:adjustRightInd/>
      <w:ind w:right="-450"/>
      <w:jc w:val="left"/>
      <w:rPr>
        <w:rFonts w:eastAsiaTheme="minorHAnsi" w:cs="Arial"/>
        <w:sz w:val="18"/>
        <w:szCs w:val="18"/>
      </w:rPr>
    </w:pPr>
  </w:p>
  <w:p w14:paraId="34E3F708" w14:textId="4CD8CC1F" w:rsidR="00F20A10" w:rsidRPr="00733B72" w:rsidRDefault="00515BBD" w:rsidP="00F20A10">
    <w:pPr>
      <w:widowControl w:val="0"/>
      <w:tabs>
        <w:tab w:val="center" w:pos="4680"/>
        <w:tab w:val="right" w:pos="10080"/>
      </w:tabs>
      <w:overflowPunct/>
      <w:autoSpaceDE/>
      <w:autoSpaceDN/>
      <w:adjustRightInd/>
      <w:ind w:right="-450" w:hanging="540"/>
      <w:jc w:val="left"/>
      <w:textAlignment w:val="auto"/>
      <w:rPr>
        <w:rFonts w:eastAsiaTheme="minorHAnsi" w:cs="Arial"/>
        <w:bCs/>
        <w:sz w:val="16"/>
        <w:szCs w:val="16"/>
      </w:rPr>
    </w:pPr>
    <w:r w:rsidRPr="00515BBD">
      <w:rPr>
        <w:rFonts w:eastAsiaTheme="minorHAnsi" w:cs="Arial"/>
        <w:bCs/>
        <w:sz w:val="16"/>
        <w:szCs w:val="16"/>
      </w:rPr>
      <w:t xml:space="preserve">148524 </w:t>
    </w:r>
    <w:r w:rsidR="00456654">
      <w:rPr>
        <w:rFonts w:eastAsiaTheme="minorHAnsi" w:cs="Arial"/>
        <w:bCs/>
        <w:sz w:val="16"/>
        <w:szCs w:val="16"/>
      </w:rPr>
      <w:t>(0</w:t>
    </w:r>
    <w:r>
      <w:rPr>
        <w:rFonts w:eastAsiaTheme="minorHAnsi" w:cs="Arial"/>
        <w:bCs/>
        <w:sz w:val="16"/>
        <w:szCs w:val="16"/>
      </w:rPr>
      <w:t>1</w:t>
    </w:r>
    <w:r w:rsidR="00456654">
      <w:rPr>
        <w:rFonts w:eastAsiaTheme="minorHAnsi" w:cs="Arial"/>
        <w:bCs/>
        <w:sz w:val="16"/>
        <w:szCs w:val="16"/>
      </w:rPr>
      <w:t>/2</w:t>
    </w:r>
    <w:r>
      <w:rPr>
        <w:rFonts w:eastAsiaTheme="minorHAnsi" w:cs="Arial"/>
        <w:bCs/>
        <w:sz w:val="16"/>
        <w:szCs w:val="16"/>
      </w:rPr>
      <w:t>6</w:t>
    </w:r>
    <w:r w:rsidR="00456654">
      <w:rPr>
        <w:rFonts w:eastAsiaTheme="minorHAnsi" w:cs="Arial"/>
        <w:bCs/>
        <w:sz w:val="16"/>
        <w:szCs w:val="16"/>
      </w:rPr>
      <w:t>)</w:t>
    </w:r>
    <w:r w:rsidR="00F20A10" w:rsidRPr="00733B72">
      <w:rPr>
        <w:rFonts w:eastAsiaTheme="minorHAnsi" w:cs="Arial"/>
        <w:bCs/>
        <w:sz w:val="16"/>
        <w:szCs w:val="16"/>
      </w:rPr>
      <w:tab/>
      <w:t>© 2020, The Hartford Steam Boiler Inspection and Insurance Company.  All rights reserved.</w:t>
    </w:r>
    <w:r w:rsidR="00F20A10" w:rsidRPr="00733B72">
      <w:rPr>
        <w:rFonts w:eastAsiaTheme="minorHAnsi" w:cs="Arial"/>
        <w:bCs/>
        <w:sz w:val="16"/>
        <w:szCs w:val="16"/>
      </w:rPr>
      <w:tab/>
      <w:t xml:space="preserve">Page </w:t>
    </w:r>
    <w:r w:rsidR="00F20A10" w:rsidRPr="00733B72">
      <w:rPr>
        <w:rFonts w:eastAsiaTheme="minorHAnsi" w:cs="Arial"/>
        <w:bCs/>
        <w:sz w:val="16"/>
        <w:szCs w:val="16"/>
      </w:rPr>
      <w:fldChar w:fldCharType="begin"/>
    </w:r>
    <w:r w:rsidR="00F20A10" w:rsidRPr="00733B72">
      <w:rPr>
        <w:rFonts w:eastAsiaTheme="minorHAnsi" w:cs="Arial"/>
        <w:bCs/>
        <w:sz w:val="16"/>
        <w:szCs w:val="16"/>
      </w:rPr>
      <w:instrText xml:space="preserve"> PAGE </w:instrText>
    </w:r>
    <w:r w:rsidR="00F20A10" w:rsidRPr="00733B72">
      <w:rPr>
        <w:rFonts w:eastAsiaTheme="minorHAnsi" w:cs="Arial"/>
        <w:bCs/>
        <w:sz w:val="16"/>
        <w:szCs w:val="16"/>
      </w:rPr>
      <w:fldChar w:fldCharType="separate"/>
    </w:r>
    <w:r w:rsidR="00F20A10" w:rsidRPr="00733B72">
      <w:rPr>
        <w:rFonts w:eastAsiaTheme="minorHAnsi" w:cs="Arial"/>
        <w:bCs/>
        <w:sz w:val="16"/>
        <w:szCs w:val="16"/>
      </w:rPr>
      <w:t>1</w:t>
    </w:r>
    <w:r w:rsidR="00F20A10" w:rsidRPr="00733B72">
      <w:rPr>
        <w:rFonts w:eastAsiaTheme="minorHAnsi" w:cs="Arial"/>
        <w:bCs/>
        <w:sz w:val="16"/>
        <w:szCs w:val="16"/>
      </w:rPr>
      <w:fldChar w:fldCharType="end"/>
    </w:r>
    <w:r w:rsidR="00F20A10" w:rsidRPr="00733B72">
      <w:rPr>
        <w:rFonts w:eastAsiaTheme="minorHAnsi" w:cs="Arial"/>
        <w:bCs/>
        <w:sz w:val="16"/>
        <w:szCs w:val="16"/>
      </w:rPr>
      <w:t xml:space="preserve"> of </w:t>
    </w:r>
    <w:r w:rsidR="00F20A10" w:rsidRPr="00733B72">
      <w:rPr>
        <w:rFonts w:eastAsiaTheme="minorHAnsi" w:cs="Arial"/>
        <w:bCs/>
        <w:sz w:val="16"/>
        <w:szCs w:val="16"/>
      </w:rPr>
      <w:fldChar w:fldCharType="begin"/>
    </w:r>
    <w:r w:rsidR="00F20A10" w:rsidRPr="00733B72">
      <w:rPr>
        <w:rFonts w:eastAsiaTheme="minorHAnsi" w:cs="Arial"/>
        <w:bCs/>
        <w:sz w:val="16"/>
        <w:szCs w:val="16"/>
      </w:rPr>
      <w:instrText xml:space="preserve"> NUMPAGES  </w:instrText>
    </w:r>
    <w:r w:rsidR="00F20A10" w:rsidRPr="00733B72">
      <w:rPr>
        <w:rFonts w:eastAsiaTheme="minorHAnsi" w:cs="Arial"/>
        <w:bCs/>
        <w:sz w:val="16"/>
        <w:szCs w:val="16"/>
      </w:rPr>
      <w:fldChar w:fldCharType="separate"/>
    </w:r>
    <w:r w:rsidR="00F20A10" w:rsidRPr="00733B72">
      <w:rPr>
        <w:rFonts w:eastAsiaTheme="minorHAnsi" w:cs="Arial"/>
        <w:bCs/>
        <w:sz w:val="16"/>
        <w:szCs w:val="16"/>
      </w:rPr>
      <w:t>1</w:t>
    </w:r>
    <w:r w:rsidR="00F20A10" w:rsidRPr="00733B72">
      <w:rPr>
        <w:rFonts w:eastAsiaTheme="minorHAnsi" w:cs="Arial"/>
        <w:bCs/>
        <w:sz w:val="16"/>
        <w:szCs w:val="16"/>
      </w:rPr>
      <w:fldChar w:fldCharType="end"/>
    </w:r>
  </w:p>
  <w:p w14:paraId="3B499CEC" w14:textId="422DEE99" w:rsidR="00E129D1" w:rsidRPr="00F20A10" w:rsidRDefault="00E129D1" w:rsidP="00F20A10">
    <w:pPr>
      <w:pStyle w:val="Footer"/>
      <w:rPr>
        <w:rFonts w:eastAsiaTheme="minorHAn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6117EC0" w14:textId="77777777">
      <w:tc>
        <w:tcPr>
          <w:tcW w:w="2201" w:type="dxa"/>
          <w:tcBorders>
            <w:top w:val="nil"/>
            <w:left w:val="nil"/>
            <w:bottom w:val="nil"/>
            <w:right w:val="nil"/>
          </w:tcBorders>
        </w:tcPr>
        <w:p w14:paraId="425DC9EF"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2318A5A0"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0396AFC3"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730D1D">
            <w:rPr>
              <w:noProof/>
              <w:sz w:val="18"/>
            </w:rPr>
            <w:fldChar w:fldCharType="begin"/>
          </w:r>
          <w:r w:rsidR="00730D1D">
            <w:rPr>
              <w:noProof/>
              <w:sz w:val="18"/>
            </w:rPr>
            <w:instrText xml:space="preserve"> NUMPAGES  \* MERGEFORMAT </w:instrText>
          </w:r>
          <w:r w:rsidR="00730D1D">
            <w:rPr>
              <w:noProof/>
              <w:sz w:val="18"/>
            </w:rPr>
            <w:fldChar w:fldCharType="separate"/>
          </w:r>
          <w:r w:rsidR="00280954" w:rsidRPr="00280954">
            <w:rPr>
              <w:noProof/>
              <w:sz w:val="18"/>
            </w:rPr>
            <w:t>1</w:t>
          </w:r>
          <w:r w:rsidR="00730D1D">
            <w:rPr>
              <w:noProof/>
              <w:sz w:val="18"/>
            </w:rPr>
            <w:fldChar w:fldCharType="end"/>
          </w:r>
        </w:p>
      </w:tc>
      <w:tc>
        <w:tcPr>
          <w:tcW w:w="600" w:type="dxa"/>
          <w:tcBorders>
            <w:top w:val="nil"/>
            <w:left w:val="nil"/>
            <w:bottom w:val="nil"/>
            <w:right w:val="nil"/>
          </w:tcBorders>
        </w:tcPr>
        <w:p w14:paraId="46E18E00" w14:textId="77777777" w:rsidR="00CC4485" w:rsidRDefault="00CC4485">
          <w:pPr>
            <w:jc w:val="right"/>
            <w:rPr>
              <w:sz w:val="18"/>
            </w:rPr>
          </w:pPr>
        </w:p>
      </w:tc>
    </w:tr>
  </w:tbl>
  <w:p w14:paraId="7838630A"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7A5F" w14:textId="77777777" w:rsidR="00F20A10" w:rsidRDefault="00F20A10" w:rsidP="00F20A10">
    <w:pPr>
      <w:widowControl w:val="0"/>
      <w:tabs>
        <w:tab w:val="center" w:pos="4680"/>
        <w:tab w:val="right" w:pos="10080"/>
      </w:tabs>
      <w:overflowPunct/>
      <w:autoSpaceDE/>
      <w:adjustRightInd/>
      <w:ind w:right="-450"/>
      <w:jc w:val="left"/>
      <w:rPr>
        <w:rFonts w:eastAsiaTheme="minorHAnsi" w:cs="Arial"/>
        <w:sz w:val="18"/>
        <w:szCs w:val="18"/>
      </w:rPr>
    </w:pPr>
  </w:p>
  <w:p w14:paraId="45083DF1" w14:textId="102F5185" w:rsidR="00F20A10" w:rsidRPr="00963874" w:rsidRDefault="00F20A10" w:rsidP="00F20A10">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Pr>
        <w:rFonts w:eastAsiaTheme="minorHAnsi" w:cs="Arial"/>
        <w:b/>
        <w:sz w:val="18"/>
        <w:szCs w:val="18"/>
      </w:rPr>
      <w:t>CS CY 104 OR 03 24</w:t>
    </w:r>
    <w:r>
      <w:rPr>
        <w:rFonts w:eastAsiaTheme="minorHAnsi" w:cs="Arial"/>
        <w:sz w:val="18"/>
        <w:szCs w:val="18"/>
      </w:rPr>
      <w:t xml:space="preserve">      </w:t>
    </w:r>
    <w:r>
      <w:rPr>
        <w:rFonts w:eastAsiaTheme="minorHAnsi" w:cs="Arial"/>
        <w:sz w:val="18"/>
        <w:szCs w:val="18"/>
      </w:rPr>
      <w:tab/>
    </w:r>
    <w:r w:rsidRPr="00963874">
      <w:rPr>
        <w:rFonts w:eastAsiaTheme="minorHAnsi" w:cs="Arial"/>
        <w:sz w:val="18"/>
        <w:szCs w:val="18"/>
      </w:rPr>
      <w:t>© 20</w:t>
    </w:r>
    <w:r>
      <w:rPr>
        <w:rFonts w:eastAsiaTheme="minorHAnsi" w:cs="Arial"/>
        <w:sz w:val="18"/>
        <w:szCs w:val="18"/>
      </w:rPr>
      <w:t>20, The Hartford Steam Boiler Inspection and Insurance Company.  All rights reserved.</w:t>
    </w:r>
    <w:r w:rsidRPr="00963874">
      <w:rPr>
        <w:rFonts w:eastAsiaTheme="minorHAnsi" w:cs="Arial"/>
        <w:sz w:val="18"/>
        <w:szCs w:val="18"/>
      </w:rPr>
      <w:tab/>
      <w:t xml:space="preserve">Page </w:t>
    </w:r>
    <w:r w:rsidRPr="00963874">
      <w:rPr>
        <w:rFonts w:eastAsiaTheme="minorHAnsi" w:cs="Arial"/>
        <w:b/>
        <w:sz w:val="18"/>
        <w:szCs w:val="18"/>
      </w:rPr>
      <w:fldChar w:fldCharType="begin"/>
    </w:r>
    <w:r w:rsidRPr="00963874">
      <w:rPr>
        <w:rFonts w:eastAsiaTheme="minorHAnsi" w:cs="Arial"/>
        <w:b/>
        <w:sz w:val="18"/>
        <w:szCs w:val="18"/>
      </w:rPr>
      <w:instrText xml:space="preserve"> PAGE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r w:rsidRPr="00963874">
      <w:rPr>
        <w:rFonts w:eastAsiaTheme="minorHAnsi" w:cs="Arial"/>
        <w:sz w:val="18"/>
        <w:szCs w:val="18"/>
      </w:rPr>
      <w:t xml:space="preserve"> of </w:t>
    </w:r>
    <w:r w:rsidRPr="00963874">
      <w:rPr>
        <w:rFonts w:eastAsiaTheme="minorHAnsi" w:cs="Arial"/>
        <w:b/>
        <w:sz w:val="18"/>
        <w:szCs w:val="18"/>
      </w:rPr>
      <w:fldChar w:fldCharType="begin"/>
    </w:r>
    <w:r w:rsidRPr="00963874">
      <w:rPr>
        <w:rFonts w:eastAsiaTheme="minorHAnsi" w:cs="Arial"/>
        <w:b/>
        <w:sz w:val="18"/>
        <w:szCs w:val="18"/>
      </w:rPr>
      <w:instrText xml:space="preserve"> NUMPAGES  </w:instrText>
    </w:r>
    <w:r w:rsidRPr="00963874">
      <w:rPr>
        <w:rFonts w:eastAsiaTheme="minorHAnsi" w:cs="Arial"/>
        <w:b/>
        <w:sz w:val="18"/>
        <w:szCs w:val="18"/>
      </w:rPr>
      <w:fldChar w:fldCharType="separate"/>
    </w:r>
    <w:r>
      <w:rPr>
        <w:rFonts w:eastAsiaTheme="minorHAnsi" w:cs="Arial"/>
        <w:b/>
        <w:sz w:val="18"/>
        <w:szCs w:val="18"/>
      </w:rPr>
      <w:t>1</w:t>
    </w:r>
    <w:r w:rsidRPr="00963874">
      <w:rPr>
        <w:rFonts w:eastAsiaTheme="minorHAnsi" w:cs="Arial"/>
        <w:b/>
        <w:sz w:val="18"/>
        <w:szCs w:val="18"/>
      </w:rPr>
      <w:fldChar w:fldCharType="end"/>
    </w:r>
  </w:p>
  <w:p w14:paraId="766BBB26" w14:textId="7E39FE9B" w:rsidR="00CC4485" w:rsidRPr="00F20A10" w:rsidRDefault="00CC4485" w:rsidP="00F20A1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3A9548A" w14:textId="77777777">
      <w:tc>
        <w:tcPr>
          <w:tcW w:w="2201" w:type="dxa"/>
          <w:tcBorders>
            <w:top w:val="nil"/>
            <w:left w:val="nil"/>
            <w:bottom w:val="nil"/>
            <w:right w:val="nil"/>
          </w:tcBorders>
        </w:tcPr>
        <w:p w14:paraId="3832F8DF" w14:textId="77777777" w:rsidR="00CC4485" w:rsidRDefault="00CC4485">
          <w:pPr>
            <w:pStyle w:val="isof2"/>
            <w:jc w:val="left"/>
            <w:rPr>
              <w:sz w:val="18"/>
            </w:rPr>
          </w:pPr>
        </w:p>
      </w:tc>
      <w:tc>
        <w:tcPr>
          <w:tcW w:w="5911" w:type="dxa"/>
          <w:tcBorders>
            <w:top w:val="nil"/>
            <w:left w:val="nil"/>
            <w:bottom w:val="nil"/>
            <w:right w:val="nil"/>
          </w:tcBorders>
        </w:tcPr>
        <w:p w14:paraId="1682543D" w14:textId="77777777" w:rsidR="00CC4485" w:rsidRDefault="00CC4485">
          <w:pPr>
            <w:pStyle w:val="isof1"/>
            <w:jc w:val="center"/>
            <w:rPr>
              <w:sz w:val="18"/>
            </w:rPr>
          </w:pPr>
        </w:p>
      </w:tc>
      <w:tc>
        <w:tcPr>
          <w:tcW w:w="2088" w:type="dxa"/>
          <w:tcBorders>
            <w:top w:val="nil"/>
            <w:left w:val="nil"/>
            <w:bottom w:val="nil"/>
            <w:right w:val="nil"/>
          </w:tcBorders>
        </w:tcPr>
        <w:p w14:paraId="20E657BE"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730D1D">
            <w:rPr>
              <w:noProof/>
              <w:sz w:val="18"/>
            </w:rPr>
            <w:fldChar w:fldCharType="begin"/>
          </w:r>
          <w:r w:rsidR="00730D1D">
            <w:rPr>
              <w:noProof/>
              <w:sz w:val="18"/>
            </w:rPr>
            <w:instrText xml:space="preserve"> NUMPAGES  \* MERGEFORMAT </w:instrText>
          </w:r>
          <w:r w:rsidR="00730D1D">
            <w:rPr>
              <w:noProof/>
              <w:sz w:val="18"/>
            </w:rPr>
            <w:fldChar w:fldCharType="separate"/>
          </w:r>
          <w:r w:rsidR="00280954" w:rsidRPr="00280954">
            <w:rPr>
              <w:noProof/>
              <w:sz w:val="18"/>
            </w:rPr>
            <w:t>1</w:t>
          </w:r>
          <w:r w:rsidR="00730D1D">
            <w:rPr>
              <w:noProof/>
              <w:sz w:val="18"/>
            </w:rPr>
            <w:fldChar w:fldCharType="end"/>
          </w:r>
        </w:p>
      </w:tc>
      <w:tc>
        <w:tcPr>
          <w:tcW w:w="600" w:type="dxa"/>
          <w:tcBorders>
            <w:top w:val="nil"/>
            <w:left w:val="nil"/>
            <w:bottom w:val="nil"/>
            <w:right w:val="nil"/>
          </w:tcBorders>
        </w:tcPr>
        <w:p w14:paraId="3FC0D49D" w14:textId="77777777" w:rsidR="00CC4485" w:rsidRDefault="00CC4485">
          <w:pPr>
            <w:jc w:val="right"/>
            <w:rPr>
              <w:sz w:val="18"/>
            </w:rPr>
          </w:pPr>
        </w:p>
      </w:tc>
    </w:tr>
  </w:tbl>
  <w:p w14:paraId="721D133D"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54DAD" w14:textId="77777777" w:rsidR="00304A52" w:rsidRDefault="00304A52" w:rsidP="003C55D3">
      <w:r>
        <w:separator/>
      </w:r>
    </w:p>
  </w:footnote>
  <w:footnote w:type="continuationSeparator" w:id="0">
    <w:p w14:paraId="66C53FA8" w14:textId="77777777" w:rsidR="00304A52" w:rsidRDefault="00304A52"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2E2B8" w14:textId="0A4C3239" w:rsidR="00CC4485" w:rsidRDefault="00CC4485">
    <w:pPr>
      <w:pStyle w:val="Header"/>
    </w:pPr>
    <w:r>
      <w:t>DRAFT – FOR DISCUSSION PURPOSES ONLY</w:t>
    </w:r>
  </w:p>
  <w:p w14:paraId="077079CD"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5A16" w14:textId="282F64E3" w:rsidR="00CC4485" w:rsidRDefault="00CC4485" w:rsidP="00D23A6E">
    <w:pPr>
      <w:pStyle w:val="Header"/>
    </w:pPr>
    <w:r>
      <w:t>DRAFT – FOR DISCUSSION PURPOSES ONLY</w:t>
    </w:r>
  </w:p>
  <w:p w14:paraId="638FB224"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D7D9D" w14:textId="14EED99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0CE3" w14:textId="2A1E3399" w:rsidR="003E2878" w:rsidRPr="00785F6C" w:rsidRDefault="00803DA4" w:rsidP="003E2878">
    <w:pPr>
      <w:pStyle w:val="title18"/>
      <w:pBdr>
        <w:bottom w:val="single" w:sz="4" w:space="1" w:color="auto"/>
      </w:pBdr>
      <w:suppressAutoHyphens/>
      <w:spacing w:line="240" w:lineRule="auto"/>
      <w:jc w:val="left"/>
      <w:rPr>
        <w:sz w:val="32"/>
        <w:szCs w:val="32"/>
      </w:rPr>
    </w:pPr>
    <w:r>
      <w:rPr>
        <w:caps w:val="0"/>
        <w:sz w:val="32"/>
        <w:szCs w:val="32"/>
      </w:rPr>
      <w:t>O</w:t>
    </w:r>
    <w:r w:rsidR="00F20A10">
      <w:rPr>
        <w:caps w:val="0"/>
        <w:sz w:val="32"/>
        <w:szCs w:val="32"/>
      </w:rPr>
      <w:t>regon</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2DD84ACA" w14:textId="7C66841C"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5A3FC2B8" w14:textId="77777777">
      <w:tc>
        <w:tcPr>
          <w:tcW w:w="5040" w:type="dxa"/>
          <w:tcBorders>
            <w:top w:val="nil"/>
            <w:left w:val="nil"/>
            <w:bottom w:val="nil"/>
            <w:right w:val="nil"/>
          </w:tcBorders>
        </w:tcPr>
        <w:p w14:paraId="3C426594" w14:textId="77777777" w:rsidR="00CC4485" w:rsidRDefault="00CC4485">
          <w:pPr>
            <w:pStyle w:val="Header"/>
            <w:rPr>
              <w:sz w:val="18"/>
            </w:rPr>
          </w:pPr>
        </w:p>
      </w:tc>
    </w:tr>
  </w:tbl>
  <w:p w14:paraId="5B1DF285" w14:textId="3D3E2A70" w:rsidR="00CC4485" w:rsidRDefault="00CC4485">
    <w:pPr>
      <w:pStyle w:val="Header"/>
      <w:rPr>
        <w:sz w:val="18"/>
      </w:rPr>
    </w:pPr>
  </w:p>
  <w:p w14:paraId="26EDC4D0" w14:textId="77777777" w:rsidR="00CC4485" w:rsidRDefault="00CC4485">
    <w:pPr>
      <w:pStyle w:val="isof3"/>
      <w:rPr>
        <w:sz w:val="22"/>
      </w:rPr>
    </w:pPr>
    <w:r>
      <w:rPr>
        <w:sz w:val="22"/>
      </w:rPr>
      <w:t>THIS ENDORSEMENT CHANGES THE POLICY.  PLEASE READ INFORMATION TECHNOLOGY CAREFULLY.</w:t>
    </w:r>
  </w:p>
  <w:p w14:paraId="0AA43A01"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21457362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49E"/>
    <w:rsid w:val="00005638"/>
    <w:rsid w:val="00007DFF"/>
    <w:rsid w:val="00013257"/>
    <w:rsid w:val="000133E7"/>
    <w:rsid w:val="00013509"/>
    <w:rsid w:val="00017B0D"/>
    <w:rsid w:val="00020C69"/>
    <w:rsid w:val="00026CD6"/>
    <w:rsid w:val="0003469C"/>
    <w:rsid w:val="00034D71"/>
    <w:rsid w:val="0003544A"/>
    <w:rsid w:val="000367B8"/>
    <w:rsid w:val="00036F9B"/>
    <w:rsid w:val="0003758F"/>
    <w:rsid w:val="0005218A"/>
    <w:rsid w:val="000545A2"/>
    <w:rsid w:val="00054E76"/>
    <w:rsid w:val="000611F3"/>
    <w:rsid w:val="00061C40"/>
    <w:rsid w:val="0006254E"/>
    <w:rsid w:val="000628E5"/>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31162"/>
    <w:rsid w:val="001331FB"/>
    <w:rsid w:val="00133D57"/>
    <w:rsid w:val="001344C6"/>
    <w:rsid w:val="00137439"/>
    <w:rsid w:val="001416B0"/>
    <w:rsid w:val="00142F26"/>
    <w:rsid w:val="00143A43"/>
    <w:rsid w:val="001448FE"/>
    <w:rsid w:val="00145984"/>
    <w:rsid w:val="001509A8"/>
    <w:rsid w:val="00150CDC"/>
    <w:rsid w:val="00150F43"/>
    <w:rsid w:val="0015118E"/>
    <w:rsid w:val="001541F0"/>
    <w:rsid w:val="00155B22"/>
    <w:rsid w:val="00156584"/>
    <w:rsid w:val="00156966"/>
    <w:rsid w:val="00161DC5"/>
    <w:rsid w:val="001643E9"/>
    <w:rsid w:val="0016549A"/>
    <w:rsid w:val="00167A61"/>
    <w:rsid w:val="00173997"/>
    <w:rsid w:val="00174C9B"/>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D62A5"/>
    <w:rsid w:val="001E20FF"/>
    <w:rsid w:val="001E4679"/>
    <w:rsid w:val="001E6772"/>
    <w:rsid w:val="001E7192"/>
    <w:rsid w:val="001F0C13"/>
    <w:rsid w:val="00201271"/>
    <w:rsid w:val="00204B12"/>
    <w:rsid w:val="0020733C"/>
    <w:rsid w:val="002119B6"/>
    <w:rsid w:val="00214465"/>
    <w:rsid w:val="0021557F"/>
    <w:rsid w:val="00217F9B"/>
    <w:rsid w:val="002275C2"/>
    <w:rsid w:val="0023171B"/>
    <w:rsid w:val="0023189A"/>
    <w:rsid w:val="00234502"/>
    <w:rsid w:val="002369C9"/>
    <w:rsid w:val="00236D41"/>
    <w:rsid w:val="002421C1"/>
    <w:rsid w:val="00246416"/>
    <w:rsid w:val="0025023D"/>
    <w:rsid w:val="002504BF"/>
    <w:rsid w:val="00254116"/>
    <w:rsid w:val="0025567E"/>
    <w:rsid w:val="00261124"/>
    <w:rsid w:val="00267E5C"/>
    <w:rsid w:val="0027077B"/>
    <w:rsid w:val="002734B2"/>
    <w:rsid w:val="0027600A"/>
    <w:rsid w:val="00280954"/>
    <w:rsid w:val="002809E7"/>
    <w:rsid w:val="00283AFD"/>
    <w:rsid w:val="00284F9A"/>
    <w:rsid w:val="00285F7F"/>
    <w:rsid w:val="00287979"/>
    <w:rsid w:val="0029246B"/>
    <w:rsid w:val="0029295B"/>
    <w:rsid w:val="00295290"/>
    <w:rsid w:val="00295827"/>
    <w:rsid w:val="002A2F6A"/>
    <w:rsid w:val="002A3C28"/>
    <w:rsid w:val="002A54E3"/>
    <w:rsid w:val="002A56EF"/>
    <w:rsid w:val="002A6F6D"/>
    <w:rsid w:val="002B0AF0"/>
    <w:rsid w:val="002B2835"/>
    <w:rsid w:val="002B46CD"/>
    <w:rsid w:val="002B46F2"/>
    <w:rsid w:val="002B744F"/>
    <w:rsid w:val="002B7C93"/>
    <w:rsid w:val="002C00CE"/>
    <w:rsid w:val="002C25E9"/>
    <w:rsid w:val="002C438B"/>
    <w:rsid w:val="002C778D"/>
    <w:rsid w:val="002D1E37"/>
    <w:rsid w:val="002D3B68"/>
    <w:rsid w:val="002D3EAE"/>
    <w:rsid w:val="002D3FE6"/>
    <w:rsid w:val="002D3FEA"/>
    <w:rsid w:val="002D636A"/>
    <w:rsid w:val="002E11E9"/>
    <w:rsid w:val="002E69E3"/>
    <w:rsid w:val="002E757B"/>
    <w:rsid w:val="002F1690"/>
    <w:rsid w:val="002F3121"/>
    <w:rsid w:val="002F6100"/>
    <w:rsid w:val="002F647F"/>
    <w:rsid w:val="00302DA6"/>
    <w:rsid w:val="00303D9D"/>
    <w:rsid w:val="00304A52"/>
    <w:rsid w:val="0031331C"/>
    <w:rsid w:val="00314821"/>
    <w:rsid w:val="00316D95"/>
    <w:rsid w:val="00320101"/>
    <w:rsid w:val="00320AD2"/>
    <w:rsid w:val="00320B23"/>
    <w:rsid w:val="00325AAF"/>
    <w:rsid w:val="003275A5"/>
    <w:rsid w:val="00332B81"/>
    <w:rsid w:val="00335FCC"/>
    <w:rsid w:val="00350F29"/>
    <w:rsid w:val="003530DA"/>
    <w:rsid w:val="00353F08"/>
    <w:rsid w:val="0035555A"/>
    <w:rsid w:val="003603F7"/>
    <w:rsid w:val="00361A93"/>
    <w:rsid w:val="00366F60"/>
    <w:rsid w:val="00367C28"/>
    <w:rsid w:val="003718D2"/>
    <w:rsid w:val="003763D3"/>
    <w:rsid w:val="00381596"/>
    <w:rsid w:val="003826AB"/>
    <w:rsid w:val="0038446E"/>
    <w:rsid w:val="00385972"/>
    <w:rsid w:val="00387242"/>
    <w:rsid w:val="00387FD4"/>
    <w:rsid w:val="00390D2D"/>
    <w:rsid w:val="00392B57"/>
    <w:rsid w:val="003943C3"/>
    <w:rsid w:val="003952EE"/>
    <w:rsid w:val="0039661C"/>
    <w:rsid w:val="003A0789"/>
    <w:rsid w:val="003A1EE9"/>
    <w:rsid w:val="003A7FBF"/>
    <w:rsid w:val="003B3762"/>
    <w:rsid w:val="003C0700"/>
    <w:rsid w:val="003C0EAE"/>
    <w:rsid w:val="003C160B"/>
    <w:rsid w:val="003C26FB"/>
    <w:rsid w:val="003C280D"/>
    <w:rsid w:val="003C3A15"/>
    <w:rsid w:val="003C535F"/>
    <w:rsid w:val="003C55D3"/>
    <w:rsid w:val="003D1804"/>
    <w:rsid w:val="003D5C20"/>
    <w:rsid w:val="003D6C1D"/>
    <w:rsid w:val="003E11A7"/>
    <w:rsid w:val="003E2878"/>
    <w:rsid w:val="003E35C0"/>
    <w:rsid w:val="003E4790"/>
    <w:rsid w:val="003E519B"/>
    <w:rsid w:val="003E65D4"/>
    <w:rsid w:val="003F4018"/>
    <w:rsid w:val="003F4B31"/>
    <w:rsid w:val="003F5C72"/>
    <w:rsid w:val="003F684C"/>
    <w:rsid w:val="003F698A"/>
    <w:rsid w:val="003F6F88"/>
    <w:rsid w:val="00401440"/>
    <w:rsid w:val="00411417"/>
    <w:rsid w:val="00411732"/>
    <w:rsid w:val="004121E1"/>
    <w:rsid w:val="00415C29"/>
    <w:rsid w:val="00432179"/>
    <w:rsid w:val="00433944"/>
    <w:rsid w:val="004459E0"/>
    <w:rsid w:val="0045030B"/>
    <w:rsid w:val="00451096"/>
    <w:rsid w:val="00456654"/>
    <w:rsid w:val="00457CCD"/>
    <w:rsid w:val="00460FDF"/>
    <w:rsid w:val="004616D4"/>
    <w:rsid w:val="00464243"/>
    <w:rsid w:val="0046591B"/>
    <w:rsid w:val="00465CA7"/>
    <w:rsid w:val="0047137C"/>
    <w:rsid w:val="00472E9A"/>
    <w:rsid w:val="0047383A"/>
    <w:rsid w:val="00474EC9"/>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5BBD"/>
    <w:rsid w:val="00517192"/>
    <w:rsid w:val="00520CA7"/>
    <w:rsid w:val="00523F60"/>
    <w:rsid w:val="005240F6"/>
    <w:rsid w:val="00525479"/>
    <w:rsid w:val="00525E3F"/>
    <w:rsid w:val="00535262"/>
    <w:rsid w:val="005357FA"/>
    <w:rsid w:val="005417F0"/>
    <w:rsid w:val="00543364"/>
    <w:rsid w:val="00544658"/>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0203"/>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778A3"/>
    <w:rsid w:val="006808E5"/>
    <w:rsid w:val="00680F66"/>
    <w:rsid w:val="00682D0F"/>
    <w:rsid w:val="00693351"/>
    <w:rsid w:val="00696214"/>
    <w:rsid w:val="00697039"/>
    <w:rsid w:val="006A1B53"/>
    <w:rsid w:val="006A2BB2"/>
    <w:rsid w:val="006A4B2A"/>
    <w:rsid w:val="006A62DA"/>
    <w:rsid w:val="006B0FCE"/>
    <w:rsid w:val="006B23EA"/>
    <w:rsid w:val="006B3DEF"/>
    <w:rsid w:val="006B7EFA"/>
    <w:rsid w:val="006C3479"/>
    <w:rsid w:val="006C61C6"/>
    <w:rsid w:val="006C6FD4"/>
    <w:rsid w:val="006C78E9"/>
    <w:rsid w:val="006D0D37"/>
    <w:rsid w:val="006D4A36"/>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2DEA"/>
    <w:rsid w:val="0072356E"/>
    <w:rsid w:val="007241FB"/>
    <w:rsid w:val="007300AA"/>
    <w:rsid w:val="00730D1D"/>
    <w:rsid w:val="00731555"/>
    <w:rsid w:val="00731A94"/>
    <w:rsid w:val="0073279C"/>
    <w:rsid w:val="00733B72"/>
    <w:rsid w:val="00740229"/>
    <w:rsid w:val="0074348D"/>
    <w:rsid w:val="007439F2"/>
    <w:rsid w:val="00744E9A"/>
    <w:rsid w:val="007472DE"/>
    <w:rsid w:val="00751F89"/>
    <w:rsid w:val="00752FE3"/>
    <w:rsid w:val="00762704"/>
    <w:rsid w:val="00765BA0"/>
    <w:rsid w:val="00784E4C"/>
    <w:rsid w:val="00785F6C"/>
    <w:rsid w:val="0078685C"/>
    <w:rsid w:val="00787783"/>
    <w:rsid w:val="0079174A"/>
    <w:rsid w:val="00793202"/>
    <w:rsid w:val="00794050"/>
    <w:rsid w:val="007943F1"/>
    <w:rsid w:val="007966A2"/>
    <w:rsid w:val="00797EB0"/>
    <w:rsid w:val="007A04B0"/>
    <w:rsid w:val="007A4FE6"/>
    <w:rsid w:val="007A5E6D"/>
    <w:rsid w:val="007A6BE1"/>
    <w:rsid w:val="007A714C"/>
    <w:rsid w:val="007B0A8F"/>
    <w:rsid w:val="007B0F33"/>
    <w:rsid w:val="007B1A99"/>
    <w:rsid w:val="007B3AC2"/>
    <w:rsid w:val="007B3D33"/>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6874"/>
    <w:rsid w:val="007F70C5"/>
    <w:rsid w:val="00801548"/>
    <w:rsid w:val="0080385F"/>
    <w:rsid w:val="00803CE4"/>
    <w:rsid w:val="00803D74"/>
    <w:rsid w:val="00803DA4"/>
    <w:rsid w:val="008042D7"/>
    <w:rsid w:val="00804394"/>
    <w:rsid w:val="0080589D"/>
    <w:rsid w:val="00806E82"/>
    <w:rsid w:val="00810AA2"/>
    <w:rsid w:val="00810EB8"/>
    <w:rsid w:val="00814621"/>
    <w:rsid w:val="00814C4C"/>
    <w:rsid w:val="008174B1"/>
    <w:rsid w:val="00821F9F"/>
    <w:rsid w:val="00822048"/>
    <w:rsid w:val="008226D1"/>
    <w:rsid w:val="0082588B"/>
    <w:rsid w:val="00825947"/>
    <w:rsid w:val="00830382"/>
    <w:rsid w:val="00830877"/>
    <w:rsid w:val="008317CE"/>
    <w:rsid w:val="00831B0C"/>
    <w:rsid w:val="00833A7D"/>
    <w:rsid w:val="00834272"/>
    <w:rsid w:val="008352EE"/>
    <w:rsid w:val="00835527"/>
    <w:rsid w:val="00835FD5"/>
    <w:rsid w:val="008369AB"/>
    <w:rsid w:val="008515E8"/>
    <w:rsid w:val="00851A52"/>
    <w:rsid w:val="008534E2"/>
    <w:rsid w:val="00854C89"/>
    <w:rsid w:val="0085638A"/>
    <w:rsid w:val="00856E33"/>
    <w:rsid w:val="00857AE6"/>
    <w:rsid w:val="008601B2"/>
    <w:rsid w:val="008617B2"/>
    <w:rsid w:val="00863E08"/>
    <w:rsid w:val="008642A7"/>
    <w:rsid w:val="00865667"/>
    <w:rsid w:val="00866887"/>
    <w:rsid w:val="008674AD"/>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D5AA8"/>
    <w:rsid w:val="008E0138"/>
    <w:rsid w:val="008E305A"/>
    <w:rsid w:val="00900813"/>
    <w:rsid w:val="00902612"/>
    <w:rsid w:val="0091339D"/>
    <w:rsid w:val="00915698"/>
    <w:rsid w:val="009216CD"/>
    <w:rsid w:val="00921B63"/>
    <w:rsid w:val="00923B0A"/>
    <w:rsid w:val="009308D2"/>
    <w:rsid w:val="00931C45"/>
    <w:rsid w:val="0093354F"/>
    <w:rsid w:val="00933910"/>
    <w:rsid w:val="0093593C"/>
    <w:rsid w:val="00940684"/>
    <w:rsid w:val="00941488"/>
    <w:rsid w:val="0094224C"/>
    <w:rsid w:val="00944870"/>
    <w:rsid w:val="009460CC"/>
    <w:rsid w:val="009464A3"/>
    <w:rsid w:val="00946A8B"/>
    <w:rsid w:val="00957023"/>
    <w:rsid w:val="00957FC8"/>
    <w:rsid w:val="009604FE"/>
    <w:rsid w:val="00970E3A"/>
    <w:rsid w:val="00972773"/>
    <w:rsid w:val="00972D4E"/>
    <w:rsid w:val="00974607"/>
    <w:rsid w:val="009810B9"/>
    <w:rsid w:val="00982D6F"/>
    <w:rsid w:val="00994551"/>
    <w:rsid w:val="009A0C43"/>
    <w:rsid w:val="009A4664"/>
    <w:rsid w:val="009A5D69"/>
    <w:rsid w:val="009B43EE"/>
    <w:rsid w:val="009B5726"/>
    <w:rsid w:val="009B729E"/>
    <w:rsid w:val="009C11E1"/>
    <w:rsid w:val="009D13B5"/>
    <w:rsid w:val="009D5CA9"/>
    <w:rsid w:val="009E0D87"/>
    <w:rsid w:val="009E4864"/>
    <w:rsid w:val="009E5C8C"/>
    <w:rsid w:val="009E646E"/>
    <w:rsid w:val="009F2A4A"/>
    <w:rsid w:val="009F4101"/>
    <w:rsid w:val="009F7755"/>
    <w:rsid w:val="00A02132"/>
    <w:rsid w:val="00A037DC"/>
    <w:rsid w:val="00A05ABD"/>
    <w:rsid w:val="00A06A6E"/>
    <w:rsid w:val="00A0723F"/>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75B38"/>
    <w:rsid w:val="00A84D3E"/>
    <w:rsid w:val="00A87373"/>
    <w:rsid w:val="00A90413"/>
    <w:rsid w:val="00A91FB9"/>
    <w:rsid w:val="00A92C80"/>
    <w:rsid w:val="00A95243"/>
    <w:rsid w:val="00A96A9E"/>
    <w:rsid w:val="00AB6DFB"/>
    <w:rsid w:val="00AC1282"/>
    <w:rsid w:val="00AC27BD"/>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17347"/>
    <w:rsid w:val="00B25D0D"/>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5457B"/>
    <w:rsid w:val="00B63CBB"/>
    <w:rsid w:val="00B66E17"/>
    <w:rsid w:val="00B67032"/>
    <w:rsid w:val="00B70E40"/>
    <w:rsid w:val="00B72EA7"/>
    <w:rsid w:val="00B73F12"/>
    <w:rsid w:val="00B7607F"/>
    <w:rsid w:val="00B77099"/>
    <w:rsid w:val="00B77621"/>
    <w:rsid w:val="00B81FA1"/>
    <w:rsid w:val="00B8254B"/>
    <w:rsid w:val="00B8256B"/>
    <w:rsid w:val="00B83148"/>
    <w:rsid w:val="00B83EE7"/>
    <w:rsid w:val="00B86B3F"/>
    <w:rsid w:val="00B90F23"/>
    <w:rsid w:val="00B91AE0"/>
    <w:rsid w:val="00B91B56"/>
    <w:rsid w:val="00B91CD3"/>
    <w:rsid w:val="00B9267A"/>
    <w:rsid w:val="00B948D5"/>
    <w:rsid w:val="00B956E0"/>
    <w:rsid w:val="00B965B0"/>
    <w:rsid w:val="00BA1583"/>
    <w:rsid w:val="00BA3713"/>
    <w:rsid w:val="00BB0333"/>
    <w:rsid w:val="00BB09D3"/>
    <w:rsid w:val="00BB6372"/>
    <w:rsid w:val="00BC413F"/>
    <w:rsid w:val="00BC73D5"/>
    <w:rsid w:val="00BD2D21"/>
    <w:rsid w:val="00BD49DE"/>
    <w:rsid w:val="00BD5F65"/>
    <w:rsid w:val="00BD7FAE"/>
    <w:rsid w:val="00BE17CA"/>
    <w:rsid w:val="00BE17DC"/>
    <w:rsid w:val="00BE58DE"/>
    <w:rsid w:val="00BF0075"/>
    <w:rsid w:val="00BF3379"/>
    <w:rsid w:val="00BF4433"/>
    <w:rsid w:val="00BF533E"/>
    <w:rsid w:val="00BF5B24"/>
    <w:rsid w:val="00C053F4"/>
    <w:rsid w:val="00C05BD5"/>
    <w:rsid w:val="00C11233"/>
    <w:rsid w:val="00C14E57"/>
    <w:rsid w:val="00C15A9B"/>
    <w:rsid w:val="00C226D0"/>
    <w:rsid w:val="00C22730"/>
    <w:rsid w:val="00C22A19"/>
    <w:rsid w:val="00C244F8"/>
    <w:rsid w:val="00C32F14"/>
    <w:rsid w:val="00C37015"/>
    <w:rsid w:val="00C40060"/>
    <w:rsid w:val="00C4209E"/>
    <w:rsid w:val="00C42F71"/>
    <w:rsid w:val="00C436DD"/>
    <w:rsid w:val="00C50CC4"/>
    <w:rsid w:val="00C50F5E"/>
    <w:rsid w:val="00C51281"/>
    <w:rsid w:val="00C60201"/>
    <w:rsid w:val="00C623F8"/>
    <w:rsid w:val="00C62468"/>
    <w:rsid w:val="00C659D9"/>
    <w:rsid w:val="00C70D0B"/>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6D2F"/>
    <w:rsid w:val="00CE4255"/>
    <w:rsid w:val="00CF1D12"/>
    <w:rsid w:val="00CF2433"/>
    <w:rsid w:val="00CF6129"/>
    <w:rsid w:val="00D00D12"/>
    <w:rsid w:val="00D014D7"/>
    <w:rsid w:val="00D02568"/>
    <w:rsid w:val="00D02671"/>
    <w:rsid w:val="00D04CEF"/>
    <w:rsid w:val="00D06B5F"/>
    <w:rsid w:val="00D10AE3"/>
    <w:rsid w:val="00D13B8D"/>
    <w:rsid w:val="00D158D1"/>
    <w:rsid w:val="00D23626"/>
    <w:rsid w:val="00D23A6E"/>
    <w:rsid w:val="00D34B80"/>
    <w:rsid w:val="00D37895"/>
    <w:rsid w:val="00D45725"/>
    <w:rsid w:val="00D52C96"/>
    <w:rsid w:val="00D53D18"/>
    <w:rsid w:val="00D555DD"/>
    <w:rsid w:val="00D557B0"/>
    <w:rsid w:val="00D60C06"/>
    <w:rsid w:val="00D65658"/>
    <w:rsid w:val="00D66A81"/>
    <w:rsid w:val="00D67F55"/>
    <w:rsid w:val="00D777B3"/>
    <w:rsid w:val="00D80DAA"/>
    <w:rsid w:val="00D816F2"/>
    <w:rsid w:val="00D8396B"/>
    <w:rsid w:val="00D861CD"/>
    <w:rsid w:val="00D878F3"/>
    <w:rsid w:val="00D91361"/>
    <w:rsid w:val="00D91391"/>
    <w:rsid w:val="00D93140"/>
    <w:rsid w:val="00D931F7"/>
    <w:rsid w:val="00D95026"/>
    <w:rsid w:val="00DA1EA1"/>
    <w:rsid w:val="00DA216D"/>
    <w:rsid w:val="00DA4575"/>
    <w:rsid w:val="00DA5067"/>
    <w:rsid w:val="00DA578D"/>
    <w:rsid w:val="00DA71BF"/>
    <w:rsid w:val="00DB17AB"/>
    <w:rsid w:val="00DB1CEE"/>
    <w:rsid w:val="00DB2C3A"/>
    <w:rsid w:val="00DB524D"/>
    <w:rsid w:val="00DB5723"/>
    <w:rsid w:val="00DC29B5"/>
    <w:rsid w:val="00DC4C8F"/>
    <w:rsid w:val="00DD4383"/>
    <w:rsid w:val="00DD4F43"/>
    <w:rsid w:val="00DE3FD8"/>
    <w:rsid w:val="00DE50DA"/>
    <w:rsid w:val="00DE5685"/>
    <w:rsid w:val="00DF13EF"/>
    <w:rsid w:val="00DF385E"/>
    <w:rsid w:val="00DF3C76"/>
    <w:rsid w:val="00DF49C5"/>
    <w:rsid w:val="00DF529E"/>
    <w:rsid w:val="00DF6999"/>
    <w:rsid w:val="00DF7B51"/>
    <w:rsid w:val="00E0097E"/>
    <w:rsid w:val="00E052AE"/>
    <w:rsid w:val="00E10CBB"/>
    <w:rsid w:val="00E10DA9"/>
    <w:rsid w:val="00E129D1"/>
    <w:rsid w:val="00E2012F"/>
    <w:rsid w:val="00E20F10"/>
    <w:rsid w:val="00E2506D"/>
    <w:rsid w:val="00E25893"/>
    <w:rsid w:val="00E307D3"/>
    <w:rsid w:val="00E3189D"/>
    <w:rsid w:val="00E37514"/>
    <w:rsid w:val="00E44AC1"/>
    <w:rsid w:val="00E45B37"/>
    <w:rsid w:val="00E55437"/>
    <w:rsid w:val="00E5568B"/>
    <w:rsid w:val="00E66E6D"/>
    <w:rsid w:val="00E71120"/>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3D4B"/>
    <w:rsid w:val="00EF5D64"/>
    <w:rsid w:val="00F03316"/>
    <w:rsid w:val="00F05142"/>
    <w:rsid w:val="00F0661A"/>
    <w:rsid w:val="00F12441"/>
    <w:rsid w:val="00F20A10"/>
    <w:rsid w:val="00F255E2"/>
    <w:rsid w:val="00F31DF0"/>
    <w:rsid w:val="00F3474D"/>
    <w:rsid w:val="00F35E56"/>
    <w:rsid w:val="00F40B56"/>
    <w:rsid w:val="00F4278D"/>
    <w:rsid w:val="00F45104"/>
    <w:rsid w:val="00F46ABD"/>
    <w:rsid w:val="00F501B0"/>
    <w:rsid w:val="00F52D1A"/>
    <w:rsid w:val="00F54232"/>
    <w:rsid w:val="00F5435D"/>
    <w:rsid w:val="00F544B3"/>
    <w:rsid w:val="00F55B39"/>
    <w:rsid w:val="00F62E68"/>
    <w:rsid w:val="00F67650"/>
    <w:rsid w:val="00F71F25"/>
    <w:rsid w:val="00F7497A"/>
    <w:rsid w:val="00F74BE7"/>
    <w:rsid w:val="00F74C41"/>
    <w:rsid w:val="00F74E82"/>
    <w:rsid w:val="00F76181"/>
    <w:rsid w:val="00F806E0"/>
    <w:rsid w:val="00F81275"/>
    <w:rsid w:val="00F83AC0"/>
    <w:rsid w:val="00F84592"/>
    <w:rsid w:val="00F856AB"/>
    <w:rsid w:val="00F95449"/>
    <w:rsid w:val="00F97729"/>
    <w:rsid w:val="00FA1507"/>
    <w:rsid w:val="00FA33FB"/>
    <w:rsid w:val="00FB26D7"/>
    <w:rsid w:val="00FB4475"/>
    <w:rsid w:val="00FB4FF4"/>
    <w:rsid w:val="00FB5884"/>
    <w:rsid w:val="00FC073A"/>
    <w:rsid w:val="00FC39A9"/>
    <w:rsid w:val="00FC531C"/>
    <w:rsid w:val="00FC58C1"/>
    <w:rsid w:val="00FD1EDE"/>
    <w:rsid w:val="00FD3901"/>
    <w:rsid w:val="00FD4B01"/>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8673"/>
    <o:shapelayout v:ext="edit">
      <o:idmap v:ext="edit" data="1"/>
    </o:shapelayout>
  </w:shapeDefaults>
  <w:decimalSymbol w:val="."/>
  <w:listSeparator w:val=","/>
  <w14:docId w14:val="40BDAEAB"/>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F0331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95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C671C-8ADA-4A55-886A-5499D5A8648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4.xml><?xml version="1.0" encoding="utf-8"?>
<ds:datastoreItem xmlns:ds="http://schemas.openxmlformats.org/officeDocument/2006/customXml" ds:itemID="{A5B23CCC-B875-46CB-A856-F258446B2CD6}">
  <ds:schemaRefs>
    <ds:schemaRef ds:uri="http://schemas.openxmlformats.org/officeDocument/2006/bibliography"/>
  </ds:schemaRefs>
</ds:datastoreItem>
</file>

<file path=customXml/itemProps5.xml><?xml version="1.0" encoding="utf-8"?>
<ds:datastoreItem xmlns:ds="http://schemas.openxmlformats.org/officeDocument/2006/customXml" ds:itemID="{5FA7BD3D-6FFC-41E8-8C21-85A47C7EC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1</Pages>
  <Words>205</Words>
  <Characters>1201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4</cp:revision>
  <cp:lastPrinted>2015-05-29T13:53:00Z</cp:lastPrinted>
  <dcterms:created xsi:type="dcterms:W3CDTF">2025-05-27T18:22:00Z</dcterms:created>
  <dcterms:modified xsi:type="dcterms:W3CDTF">2025-05-27T19:35:00Z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2018-12-05T13:59:09.9406821Z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2018-12-05T13:59:09.9406821Z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